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EEB" w:rsidRPr="00DF3C6E" w:rsidRDefault="00664B50" w:rsidP="00566EEB">
      <w:pPr>
        <w:tabs>
          <w:tab w:val="center" w:pos="4536"/>
          <w:tab w:val="right" w:pos="9072"/>
        </w:tabs>
        <w:jc w:val="both"/>
        <w:rPr>
          <w:rFonts w:ascii="Arial" w:eastAsiaTheme="minorEastAsia" w:hAnsi="Arial" w:cs="Arial"/>
          <w:b/>
          <w:bCs/>
          <w:sz w:val="22"/>
          <w:lang w:eastAsia="zh-CN"/>
        </w:rPr>
      </w:pPr>
      <w:r>
        <w:rPr>
          <w:rFonts w:ascii="Arial" w:eastAsia="MS Mincho" w:hAnsi="Arial" w:cs="Arial"/>
          <w:b/>
          <w:bCs/>
          <w:sz w:val="22"/>
        </w:rPr>
        <w:t>3GPP TSG RAN WG1</w:t>
      </w:r>
      <w:r w:rsidR="0047682C">
        <w:rPr>
          <w:rFonts w:ascii="Arial" w:eastAsiaTheme="minorEastAsia" w:hAnsi="Arial" w:cs="Arial" w:hint="eastAsia"/>
          <w:b/>
          <w:bCs/>
          <w:sz w:val="22"/>
          <w:lang w:eastAsia="zh-CN"/>
        </w:rPr>
        <w:t>#96</w:t>
      </w:r>
      <w:r>
        <w:rPr>
          <w:rFonts w:ascii="Arial" w:eastAsia="MS Mincho" w:hAnsi="Arial" w:cs="Arial"/>
          <w:b/>
          <w:bCs/>
          <w:sz w:val="22"/>
        </w:rPr>
        <w:t xml:space="preserve"> </w:t>
      </w:r>
      <w:r>
        <w:rPr>
          <w:rFonts w:ascii="Arial" w:hAnsi="Arial" w:cs="Arial"/>
          <w:b/>
          <w:bCs/>
          <w:sz w:val="22"/>
          <w:lang w:val="en-GB"/>
        </w:rPr>
        <w:t>Meeting</w:t>
      </w:r>
      <w:r>
        <w:rPr>
          <w:rFonts w:ascii="Arial" w:eastAsia="MS Mincho" w:hAnsi="Arial" w:cs="Arial"/>
          <w:b/>
          <w:bCs/>
          <w:sz w:val="22"/>
        </w:rPr>
        <w:tab/>
      </w:r>
      <w:r w:rsidR="00566EEB" w:rsidRPr="00407D19">
        <w:rPr>
          <w:rFonts w:ascii="Arial" w:eastAsia="MS Mincho" w:hAnsi="Arial" w:cs="Arial"/>
          <w:b/>
          <w:bCs/>
          <w:sz w:val="22"/>
        </w:rPr>
        <w:tab/>
        <w:t>R1-</w:t>
      </w:r>
      <w:r w:rsidR="00566EEB" w:rsidRPr="00DD6B9B">
        <w:rPr>
          <w:rFonts w:ascii="Arial" w:eastAsia="MS Mincho" w:hAnsi="Arial" w:cs="Arial"/>
          <w:b/>
          <w:bCs/>
          <w:sz w:val="22"/>
        </w:rPr>
        <w:t>1</w:t>
      </w:r>
      <w:r w:rsidR="00DF3C6E">
        <w:rPr>
          <w:rFonts w:ascii="Arial" w:eastAsiaTheme="minorEastAsia" w:hAnsi="Arial" w:cs="Arial" w:hint="eastAsia"/>
          <w:b/>
          <w:bCs/>
          <w:sz w:val="22"/>
          <w:lang w:eastAsia="zh-CN"/>
        </w:rPr>
        <w:t>9</w:t>
      </w:r>
      <w:r w:rsidR="009A012D">
        <w:rPr>
          <w:rFonts w:ascii="Arial" w:eastAsiaTheme="minorEastAsia" w:hAnsi="Arial" w:cs="Arial" w:hint="eastAsia"/>
          <w:b/>
          <w:bCs/>
          <w:sz w:val="22"/>
          <w:lang w:eastAsia="zh-CN"/>
        </w:rPr>
        <w:t>0</w:t>
      </w:r>
      <w:r w:rsidR="0047682C">
        <w:rPr>
          <w:rFonts w:ascii="Arial" w:eastAsiaTheme="minorEastAsia" w:hAnsi="Arial" w:cs="Arial" w:hint="eastAsia"/>
          <w:b/>
          <w:bCs/>
          <w:sz w:val="22"/>
          <w:lang w:eastAsia="zh-CN"/>
        </w:rPr>
        <w:t>1716</w:t>
      </w:r>
    </w:p>
    <w:p w:rsidR="001B6DB2" w:rsidRPr="00D077E7" w:rsidRDefault="0047682C" w:rsidP="001B6DB2">
      <w:pPr>
        <w:pStyle w:val="a4"/>
        <w:spacing w:after="120"/>
        <w:rPr>
          <w:rFonts w:eastAsia="宋体" w:cs="Arial"/>
          <w:bCs/>
          <w:sz w:val="22"/>
          <w:szCs w:val="22"/>
          <w:lang w:eastAsia="zh-CN"/>
        </w:rPr>
      </w:pPr>
      <w:r>
        <w:rPr>
          <w:rFonts w:eastAsia="宋体" w:hint="eastAsia"/>
          <w:sz w:val="22"/>
          <w:szCs w:val="22"/>
          <w:lang w:val="en-GB" w:eastAsia="zh-CN"/>
        </w:rPr>
        <w:t>Athens</w:t>
      </w:r>
      <w:r w:rsidR="00F66EB8">
        <w:rPr>
          <w:sz w:val="22"/>
          <w:szCs w:val="22"/>
          <w:lang w:val="en-GB"/>
        </w:rPr>
        <w:t>,</w:t>
      </w:r>
      <w:r>
        <w:rPr>
          <w:rFonts w:eastAsiaTheme="minorEastAsia" w:hint="eastAsia"/>
          <w:sz w:val="22"/>
          <w:szCs w:val="22"/>
          <w:lang w:val="en-GB" w:eastAsia="zh-CN"/>
        </w:rPr>
        <w:t xml:space="preserve"> Greece</w:t>
      </w:r>
      <w:r w:rsidR="00F66EB8">
        <w:rPr>
          <w:sz w:val="22"/>
          <w:szCs w:val="22"/>
          <w:lang w:val="en-GB"/>
        </w:rPr>
        <w:t xml:space="preserve"> </w:t>
      </w:r>
      <w:r w:rsidRPr="000D669B">
        <w:rPr>
          <w:rFonts w:eastAsia="宋体"/>
          <w:sz w:val="22"/>
          <w:lang w:eastAsia="zh-CN"/>
        </w:rPr>
        <w:t>25th February – 1st March, 2019</w:t>
      </w:r>
      <w:r w:rsidR="001B6DB2">
        <w:rPr>
          <w:rFonts w:eastAsia="宋体" w:hint="eastAsia"/>
          <w:sz w:val="22"/>
          <w:szCs w:val="22"/>
          <w:lang w:val="en-GB" w:eastAsia="zh-CN"/>
        </w:rPr>
        <w:t xml:space="preserve">  </w:t>
      </w:r>
    </w:p>
    <w:p w:rsidR="000F57D5" w:rsidRPr="00F04983" w:rsidRDefault="000F57D5" w:rsidP="007F18F4">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rsidR="000F57D5" w:rsidRPr="005C272D" w:rsidRDefault="000F57D5" w:rsidP="00394722">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F3C6E">
        <w:rPr>
          <w:rFonts w:eastAsiaTheme="minorEastAsia" w:cs="Arial" w:hint="eastAsia"/>
          <w:sz w:val="22"/>
          <w:szCs w:val="22"/>
          <w:lang w:eastAsia="zh-CN"/>
        </w:rPr>
        <w:t>Views on</w:t>
      </w:r>
      <w:r w:rsidR="005C272D">
        <w:rPr>
          <w:rFonts w:eastAsiaTheme="minorEastAsia" w:cs="Arial" w:hint="eastAsia"/>
          <w:sz w:val="22"/>
          <w:szCs w:val="22"/>
          <w:lang w:eastAsia="zh-CN"/>
        </w:rPr>
        <w:t xml:space="preserve"> NR</w:t>
      </w:r>
      <w:r w:rsidR="00DF3C6E">
        <w:rPr>
          <w:rFonts w:eastAsiaTheme="minorEastAsia" w:cs="Arial" w:hint="eastAsia"/>
          <w:sz w:val="22"/>
          <w:szCs w:val="22"/>
          <w:lang w:eastAsia="zh-CN"/>
        </w:rPr>
        <w:t xml:space="preserve"> </w:t>
      </w:r>
      <w:r w:rsidR="00B01657">
        <w:rPr>
          <w:rFonts w:eastAsiaTheme="minorEastAsia" w:cs="Arial" w:hint="eastAsia"/>
          <w:sz w:val="22"/>
          <w:szCs w:val="22"/>
          <w:lang w:eastAsia="zh-CN"/>
        </w:rPr>
        <w:t>DL&amp;UL</w:t>
      </w:r>
      <w:r w:rsidR="005C272D">
        <w:rPr>
          <w:rFonts w:eastAsiaTheme="minorEastAsia" w:cs="Arial" w:hint="eastAsia"/>
          <w:sz w:val="22"/>
          <w:szCs w:val="22"/>
          <w:lang w:eastAsia="zh-CN"/>
        </w:rPr>
        <w:t xml:space="preserve"> positioning</w:t>
      </w:r>
      <w:r w:rsidR="00DF3C6E">
        <w:rPr>
          <w:rFonts w:eastAsiaTheme="minorEastAsia" w:cs="Arial" w:hint="eastAsia"/>
          <w:sz w:val="22"/>
          <w:szCs w:val="22"/>
          <w:lang w:eastAsia="zh-CN"/>
        </w:rPr>
        <w:t xml:space="preserve"> techniques</w:t>
      </w:r>
    </w:p>
    <w:p w:rsidR="000F57D5" w:rsidRPr="00F04983" w:rsidRDefault="000F57D5" w:rsidP="007F18F4">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F4761">
        <w:rPr>
          <w:rFonts w:eastAsia="宋体" w:cs="Arial"/>
          <w:sz w:val="22"/>
          <w:szCs w:val="22"/>
          <w:lang w:eastAsia="zh-CN"/>
        </w:rPr>
        <w:t>7</w:t>
      </w:r>
      <w:r w:rsidR="00A823E7">
        <w:rPr>
          <w:rFonts w:eastAsia="宋体" w:cs="Arial"/>
          <w:sz w:val="22"/>
          <w:szCs w:val="22"/>
          <w:lang w:eastAsia="zh-CN"/>
        </w:rPr>
        <w:t>.</w:t>
      </w:r>
      <w:r w:rsidR="00B01657">
        <w:rPr>
          <w:rFonts w:eastAsia="宋体" w:cs="Arial" w:hint="eastAsia"/>
          <w:sz w:val="22"/>
          <w:szCs w:val="22"/>
          <w:lang w:eastAsia="zh-CN"/>
        </w:rPr>
        <w:t>2.10.1.3</w:t>
      </w:r>
    </w:p>
    <w:p w:rsidR="00745C55" w:rsidRPr="00745C55" w:rsidRDefault="000F57D5" w:rsidP="007F18F4">
      <w:pPr>
        <w:pStyle w:val="a4"/>
        <w:tabs>
          <w:tab w:val="left" w:pos="1800"/>
        </w:tabs>
        <w:spacing w:after="120"/>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rsidR="00FE3D4D" w:rsidRPr="00FE6E8C"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355838" w:rsidRPr="000D669B" w:rsidRDefault="00355838" w:rsidP="00355838">
      <w:pPr>
        <w:jc w:val="both"/>
        <w:rPr>
          <w:rFonts w:eastAsiaTheme="minorEastAsia"/>
          <w:lang w:eastAsia="zh-CN"/>
        </w:rPr>
      </w:pPr>
      <w:r w:rsidRPr="000D669B">
        <w:rPr>
          <w:rFonts w:eastAsiaTheme="minorEastAsia"/>
          <w:lang w:eastAsia="zh-CN"/>
        </w:rPr>
        <w:t xml:space="preserve">In RAN1 #AH1901 meeting, several candidate techniques and RS designs for positioning were discussed for NR RAT-dependent positioning.  The following agreements in [1] were achieved regarding DL </w:t>
      </w:r>
      <w:r w:rsidR="006A4A46">
        <w:rPr>
          <w:rFonts w:eastAsiaTheme="minorEastAsia"/>
          <w:lang w:eastAsia="zh-CN"/>
        </w:rPr>
        <w:t xml:space="preserve">and UL </w:t>
      </w:r>
      <w:r w:rsidRPr="000D669B">
        <w:rPr>
          <w:rFonts w:eastAsiaTheme="minorEastAsia"/>
          <w:lang w:eastAsia="zh-CN"/>
        </w:rPr>
        <w:t>positioning:</w:t>
      </w:r>
    </w:p>
    <w:p w:rsidR="00884738" w:rsidRDefault="00884738" w:rsidP="00884738">
      <w:r w:rsidRPr="001C3DF4">
        <w:rPr>
          <w:highlight w:val="green"/>
        </w:rPr>
        <w:t>Agreement:</w:t>
      </w:r>
    </w:p>
    <w:p w:rsidR="00884738" w:rsidRDefault="00884738" w:rsidP="00884738">
      <w:pPr>
        <w:pStyle w:val="3GPPAgreements"/>
        <w:numPr>
          <w:ilvl w:val="0"/>
          <w:numId w:val="34"/>
        </w:numPr>
        <w:rPr>
          <w:sz w:val="20"/>
        </w:rPr>
      </w:pPr>
      <w:r w:rsidRPr="00690F82">
        <w:rPr>
          <w:sz w:val="20"/>
        </w:rPr>
        <w:t>NR should support timing (UL-TDOA) based UL-only positioning techniques in FR1 and FR2</w:t>
      </w:r>
    </w:p>
    <w:p w:rsidR="00884738" w:rsidRPr="00690F82" w:rsidRDefault="00884738" w:rsidP="00884738">
      <w:pPr>
        <w:pStyle w:val="3GPPAgreements"/>
        <w:numPr>
          <w:ilvl w:val="1"/>
          <w:numId w:val="34"/>
        </w:numPr>
        <w:rPr>
          <w:sz w:val="20"/>
        </w:rPr>
      </w:pPr>
      <w:r>
        <w:rPr>
          <w:sz w:val="20"/>
        </w:rPr>
        <w:t xml:space="preserve">UL-TDOA with two or more </w:t>
      </w:r>
      <w:r w:rsidRPr="00690F82">
        <w:rPr>
          <w:sz w:val="20"/>
        </w:rPr>
        <w:t xml:space="preserve">neighboring </w:t>
      </w:r>
      <w:proofErr w:type="spellStart"/>
      <w:r w:rsidRPr="00690F82">
        <w:rPr>
          <w:sz w:val="20"/>
        </w:rPr>
        <w:t>gNBs</w:t>
      </w:r>
      <w:proofErr w:type="spellEnd"/>
      <w:r w:rsidRPr="00690F82">
        <w:rPr>
          <w:sz w:val="20"/>
        </w:rPr>
        <w:t xml:space="preserve">/TRPs for NR UL positioning </w:t>
      </w:r>
      <w:r>
        <w:rPr>
          <w:sz w:val="20"/>
        </w:rPr>
        <w:t xml:space="preserve">should be </w:t>
      </w:r>
      <w:r w:rsidRPr="00690F82">
        <w:rPr>
          <w:sz w:val="20"/>
        </w:rPr>
        <w:t>support</w:t>
      </w:r>
      <w:r>
        <w:rPr>
          <w:sz w:val="20"/>
        </w:rPr>
        <w:t>ed</w:t>
      </w:r>
    </w:p>
    <w:p w:rsidR="00884738" w:rsidRDefault="00884738" w:rsidP="00884738">
      <w:pPr>
        <w:pStyle w:val="3GPPAgreements"/>
        <w:numPr>
          <w:ilvl w:val="0"/>
          <w:numId w:val="34"/>
        </w:numPr>
        <w:rPr>
          <w:sz w:val="20"/>
        </w:rPr>
      </w:pPr>
      <w:r w:rsidRPr="00690F82">
        <w:rPr>
          <w:sz w:val="20"/>
        </w:rPr>
        <w:t>NR should support UL-</w:t>
      </w:r>
      <w:proofErr w:type="spellStart"/>
      <w:r w:rsidRPr="00690F82">
        <w:rPr>
          <w:sz w:val="20"/>
        </w:rPr>
        <w:t>AoA</w:t>
      </w:r>
      <w:proofErr w:type="spellEnd"/>
      <w:r w:rsidRPr="00690F82">
        <w:rPr>
          <w:sz w:val="20"/>
        </w:rPr>
        <w:t xml:space="preserve"> based positioning techniques in FR1 and FR2</w:t>
      </w:r>
    </w:p>
    <w:p w:rsidR="00884738" w:rsidRPr="00690F82" w:rsidRDefault="00884738" w:rsidP="00884738">
      <w:pPr>
        <w:pStyle w:val="3GPPAgreements"/>
        <w:numPr>
          <w:ilvl w:val="1"/>
          <w:numId w:val="34"/>
        </w:numPr>
        <w:rPr>
          <w:sz w:val="20"/>
        </w:rPr>
      </w:pPr>
      <w:r>
        <w:rPr>
          <w:sz w:val="20"/>
        </w:rPr>
        <w:t>UL-</w:t>
      </w:r>
      <w:proofErr w:type="spellStart"/>
      <w:r>
        <w:rPr>
          <w:sz w:val="20"/>
        </w:rPr>
        <w:t>AoA</w:t>
      </w:r>
      <w:proofErr w:type="spellEnd"/>
      <w:r>
        <w:rPr>
          <w:sz w:val="20"/>
        </w:rPr>
        <w:t xml:space="preserve"> with one or more </w:t>
      </w:r>
      <w:r w:rsidRPr="00690F82">
        <w:rPr>
          <w:sz w:val="20"/>
        </w:rPr>
        <w:t xml:space="preserve">neighboring </w:t>
      </w:r>
      <w:proofErr w:type="spellStart"/>
      <w:r w:rsidRPr="00690F82">
        <w:rPr>
          <w:sz w:val="20"/>
        </w:rPr>
        <w:t>gNBs</w:t>
      </w:r>
      <w:proofErr w:type="spellEnd"/>
      <w:r w:rsidRPr="00690F82">
        <w:rPr>
          <w:sz w:val="20"/>
        </w:rPr>
        <w:t xml:space="preserve">/TRPs for NR UL positioning </w:t>
      </w:r>
      <w:r>
        <w:rPr>
          <w:sz w:val="20"/>
        </w:rPr>
        <w:t xml:space="preserve">should be </w:t>
      </w:r>
      <w:r w:rsidRPr="00690F82">
        <w:rPr>
          <w:sz w:val="20"/>
        </w:rPr>
        <w:t>support</w:t>
      </w:r>
      <w:r>
        <w:rPr>
          <w:sz w:val="20"/>
        </w:rPr>
        <w:t>ed</w:t>
      </w:r>
    </w:p>
    <w:p w:rsidR="00884738" w:rsidRPr="00884738" w:rsidRDefault="00884738" w:rsidP="00884738">
      <w:pPr>
        <w:pStyle w:val="3GPPAgreements"/>
        <w:rPr>
          <w:sz w:val="20"/>
        </w:rPr>
      </w:pPr>
      <w:r w:rsidRPr="00690F82">
        <w:rPr>
          <w:sz w:val="20"/>
        </w:rPr>
        <w:t xml:space="preserve">Round-trip time </w:t>
      </w:r>
      <w:r>
        <w:rPr>
          <w:sz w:val="20"/>
        </w:rPr>
        <w:t xml:space="preserve">(RTT) </w:t>
      </w:r>
      <w:r w:rsidRPr="00690F82">
        <w:rPr>
          <w:sz w:val="20"/>
        </w:rPr>
        <w:t xml:space="preserve">with </w:t>
      </w:r>
      <w:r>
        <w:rPr>
          <w:sz w:val="20"/>
        </w:rPr>
        <w:t>one or more</w:t>
      </w:r>
      <w:r w:rsidRPr="00690F82">
        <w:rPr>
          <w:sz w:val="20"/>
        </w:rPr>
        <w:t xml:space="preserve"> neighboring </w:t>
      </w:r>
      <w:proofErr w:type="spellStart"/>
      <w:r w:rsidRPr="00690F82">
        <w:rPr>
          <w:sz w:val="20"/>
        </w:rPr>
        <w:t>gNBs</w:t>
      </w:r>
      <w:proofErr w:type="spellEnd"/>
      <w:r w:rsidRPr="00690F82">
        <w:rPr>
          <w:sz w:val="20"/>
        </w:rPr>
        <w:t xml:space="preserve">/TRPs for NR DL and UL positioning </w:t>
      </w:r>
      <w:r>
        <w:rPr>
          <w:sz w:val="20"/>
        </w:rPr>
        <w:t xml:space="preserve">should be </w:t>
      </w:r>
      <w:r w:rsidRPr="00690F82">
        <w:rPr>
          <w:sz w:val="20"/>
        </w:rPr>
        <w:t>supported</w:t>
      </w:r>
      <w:r>
        <w:rPr>
          <w:sz w:val="20"/>
        </w:rPr>
        <w:t xml:space="preserve"> for FR1 and FR2</w:t>
      </w:r>
    </w:p>
    <w:p w:rsidR="00884738" w:rsidRDefault="00884738" w:rsidP="00884738">
      <w:r w:rsidRPr="001433EC">
        <w:rPr>
          <w:highlight w:val="green"/>
        </w:rPr>
        <w:t>Agreement:</w:t>
      </w:r>
    </w:p>
    <w:p w:rsidR="00884738" w:rsidRDefault="00884738" w:rsidP="00884738">
      <w:r w:rsidRPr="00237DCC">
        <w:rPr>
          <w:rFonts w:cs="Times"/>
          <w:szCs w:val="20"/>
        </w:rPr>
        <w:t xml:space="preserve">The following measurements for NR </w:t>
      </w:r>
      <w:r>
        <w:rPr>
          <w:rFonts w:cs="Times"/>
          <w:szCs w:val="20"/>
        </w:rPr>
        <w:t>DL</w:t>
      </w:r>
      <w:r w:rsidRPr="00237DCC">
        <w:rPr>
          <w:rFonts w:cs="Times"/>
          <w:szCs w:val="20"/>
        </w:rPr>
        <w:t xml:space="preserve"> PRS </w:t>
      </w:r>
      <w:r>
        <w:rPr>
          <w:rFonts w:cs="Times"/>
          <w:szCs w:val="20"/>
        </w:rPr>
        <w:t>for</w:t>
      </w:r>
      <w:r w:rsidRPr="00237DCC">
        <w:rPr>
          <w:rFonts w:cs="Times"/>
          <w:szCs w:val="20"/>
        </w:rPr>
        <w:t xml:space="preserve"> serving and neighbor </w:t>
      </w:r>
      <w:proofErr w:type="spellStart"/>
      <w:r w:rsidRPr="00237DCC">
        <w:rPr>
          <w:rFonts w:cs="Times"/>
          <w:szCs w:val="20"/>
        </w:rPr>
        <w:t>gNBs</w:t>
      </w:r>
      <w:proofErr w:type="spellEnd"/>
      <w:r w:rsidRPr="00237DCC">
        <w:rPr>
          <w:rFonts w:cs="Times"/>
          <w:szCs w:val="20"/>
        </w:rPr>
        <w:t xml:space="preserve"> </w:t>
      </w:r>
      <w:r>
        <w:rPr>
          <w:rFonts w:cs="Times"/>
          <w:szCs w:val="20"/>
        </w:rPr>
        <w:t>should be</w:t>
      </w:r>
      <w:r w:rsidRPr="00237DCC">
        <w:rPr>
          <w:rFonts w:cs="Times"/>
          <w:szCs w:val="20"/>
        </w:rPr>
        <w:t xml:space="preserve"> supported:</w:t>
      </w:r>
    </w:p>
    <w:p w:rsidR="00884738" w:rsidRPr="00884738" w:rsidRDefault="00884738" w:rsidP="00884738">
      <w:pPr>
        <w:pStyle w:val="3GPPAgreements"/>
        <w:rPr>
          <w:rFonts w:ascii="Times" w:hAnsi="Times" w:cs="Times"/>
          <w:sz w:val="20"/>
        </w:rPr>
      </w:pPr>
      <w:r>
        <w:rPr>
          <w:rFonts w:ascii="Times" w:hAnsi="Times" w:cs="Times"/>
          <w:sz w:val="20"/>
        </w:rPr>
        <w:t>UE</w:t>
      </w:r>
      <w:r w:rsidRPr="00237DCC">
        <w:rPr>
          <w:rFonts w:ascii="Times" w:hAnsi="Times" w:cs="Times"/>
          <w:sz w:val="20"/>
        </w:rPr>
        <w:t xml:space="preserve"> RX-TX time difference measurements</w:t>
      </w:r>
    </w:p>
    <w:p w:rsidR="00884738" w:rsidRDefault="00884738" w:rsidP="00884738">
      <w:r w:rsidRPr="00D4145D">
        <w:rPr>
          <w:highlight w:val="green"/>
        </w:rPr>
        <w:t>Agreement:</w:t>
      </w:r>
    </w:p>
    <w:p w:rsidR="00884738" w:rsidRDefault="00884738" w:rsidP="00884738">
      <w:r>
        <w:t>Further study whether it is beneficial to support and if so, how to support, NR based positioning for UEs in RRC-IDLE and/or RRC-INACTIVE states</w:t>
      </w:r>
    </w:p>
    <w:p w:rsidR="00884738" w:rsidRPr="00884738" w:rsidRDefault="00884738" w:rsidP="00884738">
      <w:pPr>
        <w:rPr>
          <w:rFonts w:eastAsiaTheme="minorEastAsia"/>
          <w:lang w:eastAsia="zh-CN"/>
        </w:rPr>
      </w:pPr>
      <w:r>
        <w:t>Note: This involves RAN2 aspects</w:t>
      </w:r>
    </w:p>
    <w:p w:rsidR="003E4357" w:rsidRPr="00D223B9" w:rsidRDefault="00355838" w:rsidP="00884738">
      <w:pPr>
        <w:spacing w:before="120"/>
        <w:jc w:val="both"/>
        <w:rPr>
          <w:rFonts w:eastAsiaTheme="minorEastAsia"/>
          <w:lang w:eastAsia="zh-CN"/>
        </w:rPr>
      </w:pPr>
      <w:r w:rsidRPr="000D669B">
        <w:rPr>
          <w:rFonts w:eastAsiaTheme="minorEastAsia"/>
          <w:lang w:eastAsia="zh-CN"/>
        </w:rPr>
        <w:t xml:space="preserve">In this contribution, </w:t>
      </w:r>
      <w:r>
        <w:rPr>
          <w:rFonts w:eastAsiaTheme="minorEastAsia"/>
          <w:lang w:eastAsia="zh-CN"/>
        </w:rPr>
        <w:t>we present our v</w:t>
      </w:r>
      <w:r w:rsidRPr="00306341">
        <w:rPr>
          <w:rFonts w:eastAsiaTheme="minorEastAsia"/>
          <w:lang w:eastAsia="zh-CN"/>
        </w:rPr>
        <w:t xml:space="preserve">iews on </w:t>
      </w:r>
      <w:r w:rsidR="00884738">
        <w:rPr>
          <w:rFonts w:eastAsiaTheme="minorEastAsia" w:hint="eastAsia"/>
          <w:lang w:eastAsia="zh-CN"/>
        </w:rPr>
        <w:t>combination of</w:t>
      </w:r>
      <w:r w:rsidRPr="00306341">
        <w:rPr>
          <w:rFonts w:eastAsiaTheme="minorEastAsia"/>
          <w:lang w:eastAsia="zh-CN"/>
        </w:rPr>
        <w:t xml:space="preserve"> </w:t>
      </w:r>
      <w:r w:rsidR="00884738">
        <w:rPr>
          <w:rFonts w:eastAsiaTheme="minorEastAsia" w:hint="eastAsia"/>
          <w:lang w:eastAsia="zh-CN"/>
        </w:rPr>
        <w:t>DL&amp;UL</w:t>
      </w:r>
      <w:r w:rsidRPr="00306341">
        <w:rPr>
          <w:rFonts w:eastAsiaTheme="minorEastAsia"/>
          <w:lang w:eastAsia="zh-CN"/>
        </w:rPr>
        <w:t xml:space="preserve"> </w:t>
      </w:r>
      <w:r w:rsidR="00884738">
        <w:rPr>
          <w:rFonts w:eastAsiaTheme="minorEastAsia" w:hint="eastAsia"/>
          <w:lang w:eastAsia="zh-CN"/>
        </w:rPr>
        <w:t>based positioning</w:t>
      </w:r>
      <w:r>
        <w:rPr>
          <w:rFonts w:eastAsiaTheme="minorEastAsia"/>
          <w:lang w:eastAsia="zh-CN"/>
        </w:rPr>
        <w:t xml:space="preserve">, in particular, on </w:t>
      </w:r>
      <w:r w:rsidR="00884738">
        <w:rPr>
          <w:rFonts w:eastAsiaTheme="minorEastAsia" w:hint="eastAsia"/>
          <w:lang w:eastAsia="zh-CN"/>
        </w:rPr>
        <w:t>NR based positioning for UEs in RRC-IDLE and/or RRC-INACTIVE states</w:t>
      </w:r>
      <w:r>
        <w:rPr>
          <w:rFonts w:eastAsiaTheme="minorEastAsia"/>
          <w:lang w:eastAsia="zh-CN"/>
        </w:rPr>
        <w:t>.</w:t>
      </w:r>
    </w:p>
    <w:p w:rsidR="003F7BDA" w:rsidRDefault="008E2AF6"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NR E-CID</w:t>
      </w:r>
      <w:r w:rsidR="00E04335">
        <w:rPr>
          <w:rFonts w:cs="Times New Roman" w:hint="eastAsia"/>
          <w:b w:val="0"/>
          <w:bCs w:val="0"/>
          <w:kern w:val="0"/>
          <w:sz w:val="36"/>
          <w:szCs w:val="20"/>
          <w:lang w:val="fr-FR"/>
        </w:rPr>
        <w:t xml:space="preserve"> </w:t>
      </w:r>
      <w:r w:rsidR="009445FF" w:rsidRPr="009445FF">
        <w:rPr>
          <w:rFonts w:cs="Times New Roman"/>
          <w:b w:val="0"/>
          <w:bCs w:val="0"/>
          <w:kern w:val="0"/>
          <w:sz w:val="36"/>
          <w:szCs w:val="20"/>
        </w:rPr>
        <w:t>related</w:t>
      </w:r>
      <w:r w:rsidR="00351AB3">
        <w:rPr>
          <w:rFonts w:cs="Times New Roman" w:hint="eastAsia"/>
          <w:b w:val="0"/>
          <w:bCs w:val="0"/>
          <w:kern w:val="0"/>
          <w:sz w:val="36"/>
          <w:szCs w:val="20"/>
          <w:lang w:val="fr-FR"/>
        </w:rPr>
        <w:t xml:space="preserve"> T</w:t>
      </w:r>
      <w:r w:rsidR="00C656DA">
        <w:rPr>
          <w:rFonts w:cs="Times New Roman" w:hint="eastAsia"/>
          <w:b w:val="0"/>
          <w:bCs w:val="0"/>
          <w:kern w:val="0"/>
          <w:sz w:val="36"/>
          <w:szCs w:val="20"/>
          <w:lang w:val="fr-FR"/>
        </w:rPr>
        <w:t>echni</w:t>
      </w:r>
      <w:r w:rsidR="00A7650E">
        <w:rPr>
          <w:rFonts w:cs="Times New Roman" w:hint="eastAsia"/>
          <w:b w:val="0"/>
          <w:bCs w:val="0"/>
          <w:kern w:val="0"/>
          <w:sz w:val="36"/>
          <w:szCs w:val="20"/>
          <w:lang w:val="fr-FR"/>
        </w:rPr>
        <w:t>ques</w:t>
      </w:r>
    </w:p>
    <w:p w:rsidR="00297180" w:rsidRPr="006A4A46" w:rsidRDefault="009445FF" w:rsidP="008E2AF6">
      <w:pPr>
        <w:pStyle w:val="a0"/>
        <w:spacing w:line="260" w:lineRule="exact"/>
        <w:rPr>
          <w:rFonts w:eastAsiaTheme="minorEastAsia"/>
          <w:lang w:eastAsia="zh-CN"/>
        </w:rPr>
      </w:pPr>
      <w:r w:rsidRPr="009445FF">
        <w:t>Enhanced Cell ID (E-CID) positioning refers to techniques which use additional UE and/or E</w:t>
      </w:r>
      <w:r w:rsidRPr="009445FF">
        <w:noBreakHyphen/>
        <w:t>UTRAN radio resource related measurements to improve the UE location estimate.</w:t>
      </w:r>
      <w:r w:rsidRPr="009445FF">
        <w:rPr>
          <w:rFonts w:eastAsiaTheme="minorEastAsia"/>
          <w:lang w:eastAsia="zh-CN"/>
        </w:rPr>
        <w:t xml:space="preserve">  In LTE, the measurements which UE should report may include: RSRP</w:t>
      </w:r>
      <w:r w:rsidR="00386E7A" w:rsidRPr="009445FF">
        <w:rPr>
          <w:rFonts w:eastAsiaTheme="minorEastAsia"/>
          <w:lang w:eastAsia="zh-CN"/>
        </w:rPr>
        <w:t>, RSRQ</w:t>
      </w:r>
      <w:r w:rsidRPr="009445FF">
        <w:rPr>
          <w:rFonts w:eastAsiaTheme="minorEastAsia"/>
          <w:lang w:eastAsia="zh-CN"/>
        </w:rPr>
        <w:t>,</w:t>
      </w:r>
      <w:r w:rsidR="006A4A46">
        <w:rPr>
          <w:rFonts w:eastAsiaTheme="minorEastAsia"/>
          <w:lang w:eastAsia="zh-CN"/>
        </w:rPr>
        <w:t xml:space="preserve"> </w:t>
      </w:r>
      <w:r w:rsidRPr="009445FF">
        <w:rPr>
          <w:rFonts w:eastAsiaTheme="minorEastAsia"/>
          <w:lang w:eastAsia="zh-CN"/>
        </w:rPr>
        <w:t>RX-TX time difference etc. In NR, these measurements should also be reported. Moreover,</w:t>
      </w:r>
      <w:r w:rsidRPr="009445FF">
        <w:t xml:space="preserve"> </w:t>
      </w:r>
      <w:r w:rsidRPr="009445FF">
        <w:rPr>
          <w:rFonts w:eastAsiaTheme="minorEastAsia"/>
          <w:lang w:eastAsia="zh-CN"/>
        </w:rPr>
        <w:t xml:space="preserve">UE may also report some new measurements. Considering beam mechanism, the </w:t>
      </w:r>
      <w:r w:rsidR="007A5B42" w:rsidRPr="009445FF">
        <w:rPr>
          <w:rFonts w:eastAsiaTheme="minorEastAsia"/>
          <w:lang w:eastAsia="zh-CN"/>
        </w:rPr>
        <w:t>downlink AOD</w:t>
      </w:r>
      <w:r w:rsidRPr="009445FF">
        <w:rPr>
          <w:rFonts w:eastAsiaTheme="minorEastAsia"/>
          <w:lang w:eastAsia="zh-CN"/>
        </w:rPr>
        <w:t xml:space="preserve"> and AOA information, which can be measured through downlink signals, may provide additional angle information for </w:t>
      </w:r>
      <w:r w:rsidR="006A4A46">
        <w:rPr>
          <w:rFonts w:eastAsiaTheme="minorEastAsia"/>
          <w:lang w:eastAsia="zh-CN"/>
        </w:rPr>
        <w:t>the n</w:t>
      </w:r>
      <w:r w:rsidRPr="009445FF">
        <w:rPr>
          <w:rFonts w:eastAsiaTheme="minorEastAsia"/>
          <w:lang w:eastAsia="zh-CN"/>
        </w:rPr>
        <w:t xml:space="preserve">etwork. Also, multi-TRP techniques studied in Release-16 could bring more dense area deployment. NR E-CID measurements may not be only based on the serving cell, but based on neighboring cells or TRPs. </w:t>
      </w:r>
    </w:p>
    <w:p w:rsidR="00870494" w:rsidRPr="00870494" w:rsidRDefault="00870494" w:rsidP="008E2AF6">
      <w:pPr>
        <w:pStyle w:val="a0"/>
        <w:spacing w:line="260" w:lineRule="exact"/>
        <w:rPr>
          <w:rFonts w:eastAsiaTheme="minorEastAsia"/>
          <w:noProof/>
          <w:lang w:val="fr-FR" w:eastAsia="zh-CN"/>
        </w:rPr>
      </w:pPr>
      <w:r>
        <w:rPr>
          <w:rFonts w:eastAsiaTheme="minorEastAsia" w:hint="eastAsia"/>
          <w:lang w:val="fr-FR" w:eastAsia="zh-CN"/>
        </w:rPr>
        <w:t xml:space="preserve">For NR E-CID techniques, </w:t>
      </w:r>
      <w:r>
        <w:rPr>
          <w:lang w:val="en-GB"/>
        </w:rPr>
        <w:t>the reference signals to be used</w:t>
      </w:r>
      <w:r>
        <w:rPr>
          <w:rFonts w:eastAsiaTheme="minorEastAsia" w:hint="eastAsia"/>
          <w:lang w:val="en-GB" w:eastAsia="zh-CN"/>
        </w:rPr>
        <w:t xml:space="preserve"> for downlink measurements may be SSB,</w:t>
      </w:r>
      <w:r w:rsidR="006A4A46">
        <w:rPr>
          <w:rFonts w:eastAsiaTheme="minorEastAsia"/>
          <w:lang w:val="en-GB" w:eastAsia="zh-CN"/>
        </w:rPr>
        <w:t xml:space="preserve"> </w:t>
      </w:r>
      <w:r>
        <w:rPr>
          <w:rFonts w:eastAsiaTheme="minorEastAsia" w:hint="eastAsia"/>
          <w:lang w:val="en-GB" w:eastAsia="zh-CN"/>
        </w:rPr>
        <w:t>CSI-RS or PRS. While for uplink measurements, NR SRS or PRACH should be considered.</w:t>
      </w:r>
    </w:p>
    <w:p w:rsidR="00A7797F" w:rsidRPr="00C916DB" w:rsidRDefault="00A7797F" w:rsidP="006E57EB">
      <w:pPr>
        <w:pStyle w:val="a0"/>
        <w:spacing w:line="260" w:lineRule="exact"/>
        <w:jc w:val="left"/>
        <w:rPr>
          <w:rFonts w:eastAsiaTheme="minorEastAsia"/>
          <w:b/>
          <w:lang w:val="en-GB" w:eastAsia="zh-CN"/>
        </w:rPr>
      </w:pPr>
      <w:r w:rsidRPr="00C916DB">
        <w:rPr>
          <w:rFonts w:eastAsiaTheme="minorEastAsia"/>
          <w:b/>
          <w:lang w:val="en-GB" w:eastAsia="zh-CN"/>
        </w:rPr>
        <w:lastRenderedPageBreak/>
        <w:t>P</w:t>
      </w:r>
      <w:r w:rsidR="00334D36">
        <w:rPr>
          <w:rFonts w:eastAsiaTheme="minorEastAsia" w:hint="eastAsia"/>
          <w:b/>
          <w:lang w:val="en-GB" w:eastAsia="zh-CN"/>
        </w:rPr>
        <w:t xml:space="preserve">roposal </w:t>
      </w:r>
      <w:r w:rsidRPr="00C916DB">
        <w:rPr>
          <w:rFonts w:eastAsiaTheme="minorEastAsia" w:hint="eastAsia"/>
          <w:b/>
          <w:lang w:val="en-GB" w:eastAsia="zh-CN"/>
        </w:rPr>
        <w:t xml:space="preserve">1: Support UE reporting </w:t>
      </w:r>
      <w:r w:rsidR="00C916DB">
        <w:rPr>
          <w:rFonts w:eastAsiaTheme="minorEastAsia" w:hint="eastAsia"/>
          <w:b/>
          <w:lang w:val="en-GB" w:eastAsia="zh-CN"/>
        </w:rPr>
        <w:t xml:space="preserve">downlink </w:t>
      </w:r>
      <w:r w:rsidRPr="00C916DB">
        <w:rPr>
          <w:rFonts w:eastAsiaTheme="minorEastAsia" w:hint="eastAsia"/>
          <w:b/>
          <w:lang w:val="en-GB" w:eastAsia="zh-CN"/>
        </w:rPr>
        <w:t>AOD and AOA information considering multi-beam mechanism.</w:t>
      </w:r>
    </w:p>
    <w:p w:rsidR="008E2AF6" w:rsidRPr="00C916DB" w:rsidRDefault="00334D36" w:rsidP="006E57EB">
      <w:pPr>
        <w:pStyle w:val="a0"/>
        <w:spacing w:line="260" w:lineRule="exact"/>
        <w:jc w:val="left"/>
        <w:rPr>
          <w:rFonts w:eastAsiaTheme="minorEastAsia"/>
          <w:b/>
          <w:lang w:val="en-GB" w:eastAsia="zh-CN"/>
        </w:rPr>
      </w:pPr>
      <w:r w:rsidRPr="00C916DB">
        <w:rPr>
          <w:rFonts w:eastAsiaTheme="minorEastAsia"/>
          <w:b/>
          <w:lang w:val="en-GB" w:eastAsia="zh-CN"/>
        </w:rPr>
        <w:t xml:space="preserve">Proposal </w:t>
      </w:r>
      <w:r>
        <w:rPr>
          <w:rFonts w:eastAsiaTheme="minorEastAsia"/>
          <w:b/>
          <w:lang w:val="en-GB" w:eastAsia="zh-CN"/>
        </w:rPr>
        <w:t>2</w:t>
      </w:r>
      <w:r w:rsidR="008E2AF6" w:rsidRPr="00C916DB">
        <w:rPr>
          <w:rFonts w:eastAsiaTheme="minorEastAsia" w:hint="eastAsia"/>
          <w:b/>
          <w:lang w:val="en-GB" w:eastAsia="zh-CN"/>
        </w:rPr>
        <w:t xml:space="preserve">: </w:t>
      </w:r>
      <w:r w:rsidR="00A7797F" w:rsidRPr="00C916DB">
        <w:rPr>
          <w:rFonts w:eastAsiaTheme="minorEastAsia" w:hint="eastAsia"/>
          <w:b/>
          <w:lang w:val="en-GB" w:eastAsia="zh-CN"/>
        </w:rPr>
        <w:t xml:space="preserve">Support NR E-CID techniques based on </w:t>
      </w:r>
      <w:r w:rsidR="009445FF" w:rsidRPr="009445FF">
        <w:rPr>
          <w:rFonts w:eastAsiaTheme="minorEastAsia"/>
          <w:b/>
          <w:lang w:eastAsia="zh-CN"/>
        </w:rPr>
        <w:t>neighboring</w:t>
      </w:r>
      <w:r w:rsidR="00A7797F" w:rsidRPr="00C916DB">
        <w:rPr>
          <w:rFonts w:eastAsiaTheme="minorEastAsia" w:hint="eastAsia"/>
          <w:b/>
          <w:lang w:val="en-GB" w:eastAsia="zh-CN"/>
        </w:rPr>
        <w:t xml:space="preserve"> cells or TRPs</w:t>
      </w:r>
      <w:r w:rsidR="008E2AF6" w:rsidRPr="00C916DB">
        <w:rPr>
          <w:rFonts w:eastAsiaTheme="minorEastAsia" w:hint="eastAsia"/>
          <w:b/>
          <w:lang w:val="en-GB" w:eastAsia="zh-CN"/>
        </w:rPr>
        <w:t>.</w:t>
      </w:r>
    </w:p>
    <w:p w:rsidR="0018223B" w:rsidRDefault="009445FF" w:rsidP="0018223B">
      <w:pPr>
        <w:pStyle w:val="1"/>
        <w:keepLines/>
        <w:numPr>
          <w:ilvl w:val="0"/>
          <w:numId w:val="4"/>
        </w:numPr>
        <w:pBdr>
          <w:top w:val="single" w:sz="12" w:space="3" w:color="auto"/>
        </w:pBdr>
        <w:tabs>
          <w:tab w:val="left" w:pos="425"/>
        </w:tabs>
        <w:overflowPunct w:val="0"/>
        <w:autoSpaceDE w:val="0"/>
        <w:autoSpaceDN w:val="0"/>
        <w:adjustRightInd w:val="0"/>
        <w:spacing w:before="0"/>
        <w:jc w:val="both"/>
        <w:textAlignment w:val="baseline"/>
        <w:rPr>
          <w:rFonts w:cs="Times New Roman"/>
          <w:b w:val="0"/>
          <w:bCs w:val="0"/>
          <w:kern w:val="0"/>
          <w:sz w:val="36"/>
          <w:szCs w:val="20"/>
          <w:lang w:val="fr-FR"/>
        </w:rPr>
      </w:pPr>
      <w:r w:rsidRPr="009445FF">
        <w:rPr>
          <w:rFonts w:cs="Times New Roman"/>
          <w:b w:val="0"/>
          <w:bCs w:val="0"/>
          <w:kern w:val="0"/>
          <w:sz w:val="36"/>
          <w:szCs w:val="20"/>
        </w:rPr>
        <w:t>Positioning</w:t>
      </w:r>
      <w:r w:rsidR="00AF5818">
        <w:rPr>
          <w:rFonts w:cs="Times New Roman" w:hint="eastAsia"/>
          <w:b w:val="0"/>
          <w:bCs w:val="0"/>
          <w:kern w:val="0"/>
          <w:sz w:val="36"/>
          <w:szCs w:val="20"/>
          <w:lang w:val="fr-FR"/>
        </w:rPr>
        <w:t xml:space="preserve"> in idle</w:t>
      </w:r>
      <w:r w:rsidR="00380143">
        <w:rPr>
          <w:rFonts w:eastAsiaTheme="minorEastAsia" w:cs="Times New Roman" w:hint="eastAsia"/>
          <w:b w:val="0"/>
          <w:bCs w:val="0"/>
          <w:kern w:val="0"/>
          <w:sz w:val="36"/>
          <w:szCs w:val="20"/>
          <w:lang w:val="fr-FR"/>
        </w:rPr>
        <w:t xml:space="preserve"> and </w:t>
      </w:r>
      <w:r w:rsidR="00AF5818">
        <w:rPr>
          <w:rFonts w:cs="Times New Roman" w:hint="eastAsia"/>
          <w:b w:val="0"/>
          <w:bCs w:val="0"/>
          <w:kern w:val="0"/>
          <w:sz w:val="36"/>
          <w:szCs w:val="20"/>
          <w:lang w:val="fr-FR"/>
        </w:rPr>
        <w:t xml:space="preserve">inactive </w:t>
      </w:r>
      <w:r w:rsidR="000B7835">
        <w:rPr>
          <w:rFonts w:cs="Times New Roman" w:hint="eastAsia"/>
          <w:b w:val="0"/>
          <w:bCs w:val="0"/>
          <w:kern w:val="0"/>
          <w:sz w:val="36"/>
          <w:szCs w:val="20"/>
          <w:lang w:val="fr-FR"/>
        </w:rPr>
        <w:t>mode</w:t>
      </w:r>
      <w:r w:rsidR="0018223B">
        <w:rPr>
          <w:rFonts w:cs="Times New Roman" w:hint="eastAsia"/>
          <w:b w:val="0"/>
          <w:bCs w:val="0"/>
          <w:kern w:val="0"/>
          <w:sz w:val="36"/>
          <w:szCs w:val="20"/>
          <w:lang w:val="fr-FR"/>
        </w:rPr>
        <w:t xml:space="preserve"> </w:t>
      </w:r>
    </w:p>
    <w:p w:rsidR="00AF5818" w:rsidRPr="008B19B6" w:rsidRDefault="007C44AA" w:rsidP="00AF5818">
      <w:pPr>
        <w:pStyle w:val="6"/>
        <w:rPr>
          <w:lang w:val="en-GB" w:eastAsia="zh-CN"/>
        </w:rPr>
      </w:pPr>
      <w:bookmarkStart w:id="5" w:name="OLE_LINK25"/>
      <w:bookmarkStart w:id="6" w:name="OLE_LINK26"/>
      <w:bookmarkStart w:id="7" w:name="_Ref536869248"/>
      <w:bookmarkStart w:id="8" w:name="OLE_LINK2"/>
      <w:bookmarkStart w:id="9" w:name="OLE_LINK3"/>
      <w:bookmarkStart w:id="10" w:name="OLE_LINK28"/>
      <w:bookmarkStart w:id="11" w:name="OLE_LINK29"/>
      <w:bookmarkStart w:id="12" w:name="OLE_LINK23"/>
      <w:bookmarkStart w:id="13" w:name="OLE_LINK21"/>
      <w:bookmarkStart w:id="14" w:name="OLE_LINK22"/>
      <w:bookmarkStart w:id="15" w:name="OLE_LINK30"/>
      <w:bookmarkStart w:id="16" w:name="OLE_LINK31"/>
      <w:bookmarkStart w:id="17" w:name="OLE_LINK24"/>
      <w:r>
        <w:rPr>
          <w:rFonts w:hint="eastAsia"/>
          <w:lang w:val="en-GB" w:eastAsia="zh-CN"/>
        </w:rPr>
        <w:t>3</w:t>
      </w:r>
      <w:r w:rsidR="00AF5818" w:rsidRPr="008B19B6">
        <w:rPr>
          <w:lang w:val="en-GB" w:eastAsia="zh-CN"/>
        </w:rPr>
        <w:t xml:space="preserve">.1 Benefit of idle and inactive </w:t>
      </w:r>
      <w:bookmarkStart w:id="18" w:name="OLE_LINK15"/>
      <w:bookmarkStart w:id="19" w:name="OLE_LINK16"/>
      <w:r w:rsidR="00AF5818" w:rsidRPr="008B19B6">
        <w:rPr>
          <w:lang w:val="en-GB" w:eastAsia="zh-CN"/>
        </w:rPr>
        <w:t>mode positioning</w:t>
      </w:r>
      <w:bookmarkEnd w:id="18"/>
      <w:bookmarkEnd w:id="19"/>
    </w:p>
    <w:bookmarkEnd w:id="5"/>
    <w:bookmarkEnd w:id="6"/>
    <w:p w:rsidR="00AF5818" w:rsidRPr="008B19B6" w:rsidRDefault="00AF5818" w:rsidP="00AF5818">
      <w:pPr>
        <w:pStyle w:val="a0"/>
        <w:spacing w:line="260" w:lineRule="exact"/>
        <w:rPr>
          <w:rFonts w:eastAsiaTheme="minorEastAsia"/>
          <w:lang w:val="en-GB" w:eastAsia="zh-CN"/>
        </w:rPr>
      </w:pPr>
      <w:r w:rsidRPr="008B19B6">
        <w:rPr>
          <w:rFonts w:eastAsiaTheme="minorEastAsia"/>
          <w:lang w:val="en-GB" w:eastAsia="zh-CN"/>
        </w:rPr>
        <w:t xml:space="preserve">Idle mode positioning is not </w:t>
      </w:r>
      <w:r w:rsidR="00BE5624">
        <w:rPr>
          <w:rFonts w:eastAsiaTheme="minorEastAsia" w:hint="eastAsia"/>
          <w:lang w:val="en-GB" w:eastAsia="zh-CN"/>
        </w:rPr>
        <w:t xml:space="preserve">fully </w:t>
      </w:r>
      <w:r w:rsidRPr="008B19B6">
        <w:rPr>
          <w:rFonts w:eastAsiaTheme="minorEastAsia"/>
          <w:lang w:val="en-GB" w:eastAsia="zh-CN"/>
        </w:rPr>
        <w:t xml:space="preserve">supported in LTE. Idle LTE UE has to enter connected state whenever positioning is required; even when there is no other data to transmit between the </w:t>
      </w:r>
      <w:proofErr w:type="spellStart"/>
      <w:r w:rsidRPr="008B19B6">
        <w:rPr>
          <w:rFonts w:eastAsiaTheme="minorEastAsia"/>
          <w:lang w:val="en-GB" w:eastAsia="zh-CN"/>
        </w:rPr>
        <w:t>eNB</w:t>
      </w:r>
      <w:proofErr w:type="spellEnd"/>
      <w:r w:rsidRPr="008B19B6">
        <w:rPr>
          <w:rFonts w:eastAsiaTheme="minorEastAsia"/>
          <w:lang w:val="en-GB" w:eastAsia="zh-CN"/>
        </w:rPr>
        <w:t xml:space="preserve"> and the UE. The mechanism is costly in terms of UE power consumption. Nowadays, the </w:t>
      </w:r>
      <w:bookmarkStart w:id="20" w:name="OLE_LINK19"/>
      <w:bookmarkStart w:id="21" w:name="OLE_LINK20"/>
      <w:r w:rsidRPr="008B19B6">
        <w:rPr>
          <w:rFonts w:eastAsiaTheme="minorEastAsia"/>
          <w:lang w:val="en-GB" w:eastAsia="zh-CN"/>
        </w:rPr>
        <w:t xml:space="preserve">applications </w:t>
      </w:r>
      <w:bookmarkEnd w:id="20"/>
      <w:bookmarkEnd w:id="21"/>
      <w:r w:rsidRPr="008B19B6">
        <w:rPr>
          <w:rFonts w:eastAsiaTheme="minorEastAsia"/>
          <w:lang w:val="en-GB" w:eastAsia="zh-CN"/>
        </w:rPr>
        <w:t xml:space="preserve">which provide trajectory tracking functions are widely used for childcare, </w:t>
      </w:r>
      <w:hyperlink r:id="rId8" w:tgtFrame="_blank" w:history="1">
        <w:r w:rsidRPr="008B19B6">
          <w:rPr>
            <w:rFonts w:eastAsiaTheme="minorEastAsia"/>
            <w:lang w:val="en-GB" w:eastAsia="zh-CN"/>
          </w:rPr>
          <w:t>vehicle monitoring</w:t>
        </w:r>
      </w:hyperlink>
      <w:r w:rsidRPr="008B19B6">
        <w:rPr>
          <w:rFonts w:eastAsiaTheme="minorEastAsia"/>
          <w:lang w:val="en-GB" w:eastAsia="zh-CN"/>
        </w:rPr>
        <w:t xml:space="preserve">, etc. These applications require periodic positioning. Without supporting idle mode positioning, UE needs to switch between connected and idle </w:t>
      </w:r>
      <w:r w:rsidR="009866E8">
        <w:rPr>
          <w:rFonts w:eastAsiaTheme="minorEastAsia" w:hint="eastAsia"/>
          <w:lang w:val="en-GB" w:eastAsia="zh-CN"/>
        </w:rPr>
        <w:t>mode</w:t>
      </w:r>
      <w:r w:rsidR="009866E8" w:rsidRPr="008B19B6">
        <w:rPr>
          <w:rFonts w:eastAsiaTheme="minorEastAsia"/>
          <w:lang w:val="en-GB" w:eastAsia="zh-CN"/>
        </w:rPr>
        <w:t xml:space="preserve"> continuously</w:t>
      </w:r>
      <w:r w:rsidR="009866E8">
        <w:rPr>
          <w:rFonts w:eastAsiaTheme="minorEastAsia" w:hint="eastAsia"/>
          <w:lang w:val="en-GB" w:eastAsia="zh-CN"/>
        </w:rPr>
        <w:t>,</w:t>
      </w:r>
      <w:r w:rsidR="009866E8" w:rsidRPr="008B19B6">
        <w:rPr>
          <w:rFonts w:eastAsiaTheme="minorEastAsia"/>
          <w:lang w:val="en-GB" w:eastAsia="zh-CN"/>
        </w:rPr>
        <w:t xml:space="preserve"> which lead</w:t>
      </w:r>
      <w:r w:rsidR="009866E8">
        <w:rPr>
          <w:rFonts w:eastAsiaTheme="minorEastAsia" w:hint="eastAsia"/>
          <w:lang w:val="en-GB" w:eastAsia="zh-CN"/>
        </w:rPr>
        <w:t>s</w:t>
      </w:r>
      <w:r w:rsidRPr="008B19B6">
        <w:rPr>
          <w:rFonts w:eastAsiaTheme="minorEastAsia"/>
          <w:lang w:val="en-GB" w:eastAsia="zh-CN"/>
        </w:rPr>
        <w:t xml:space="preserve"> to lots of signalling overhead. </w:t>
      </w:r>
      <w:r w:rsidR="009866E8">
        <w:rPr>
          <w:rFonts w:eastAsiaTheme="minorEastAsia" w:hint="eastAsia"/>
          <w:lang w:eastAsia="zh-CN"/>
        </w:rPr>
        <w:t xml:space="preserve">Moreover, in some scenarios where flow of people needs to </w:t>
      </w:r>
      <w:r w:rsidR="009866E8">
        <w:rPr>
          <w:rFonts w:eastAsiaTheme="minorEastAsia"/>
          <w:lang w:eastAsia="zh-CN"/>
        </w:rPr>
        <w:t>count</w:t>
      </w:r>
      <w:r w:rsidR="009866E8">
        <w:rPr>
          <w:rFonts w:eastAsiaTheme="minorEastAsia" w:hint="eastAsia"/>
          <w:lang w:eastAsia="zh-CN"/>
        </w:rPr>
        <w:t xml:space="preserve"> or lots of user locations need to obtain, all UEs have to back connected mode to perform positioning which would cause large power consumption. </w:t>
      </w:r>
      <w:r w:rsidRPr="008B19B6">
        <w:rPr>
          <w:rFonts w:eastAsiaTheme="minorEastAsia"/>
          <w:lang w:val="en-GB" w:eastAsia="zh-CN"/>
        </w:rPr>
        <w:t xml:space="preserve">If </w:t>
      </w:r>
      <w:r w:rsidRPr="008B19B6">
        <w:rPr>
          <w:lang w:val="en-GB" w:eastAsia="zh-CN"/>
        </w:rPr>
        <w:t>positioning</w:t>
      </w:r>
      <w:r w:rsidRPr="008B19B6">
        <w:rPr>
          <w:rFonts w:eastAsiaTheme="minorEastAsia"/>
          <w:lang w:val="en-GB" w:eastAsia="zh-CN"/>
        </w:rPr>
        <w:t xml:space="preserve"> can be performed without entering the connected mode, both the UE power consumption and the signalling overhead could be reduced.</w:t>
      </w:r>
    </w:p>
    <w:p w:rsidR="00AF5818" w:rsidRPr="00C916DB" w:rsidRDefault="00AF5818" w:rsidP="00C916DB">
      <w:pPr>
        <w:pStyle w:val="a0"/>
        <w:spacing w:line="260" w:lineRule="exact"/>
        <w:rPr>
          <w:rFonts w:eastAsiaTheme="minorEastAsia"/>
          <w:b/>
          <w:lang w:val="en-GB" w:eastAsia="zh-CN"/>
        </w:rPr>
      </w:pPr>
      <w:bookmarkStart w:id="22" w:name="_Ref1032284"/>
      <w:r w:rsidRPr="00C916DB">
        <w:rPr>
          <w:rFonts w:eastAsiaTheme="minorEastAsia"/>
          <w:b/>
          <w:lang w:val="en-GB" w:eastAsia="zh-CN"/>
        </w:rPr>
        <w:t xml:space="preserve">Proposal </w:t>
      </w:r>
      <w:r w:rsidR="00D37C5A">
        <w:rPr>
          <w:rFonts w:eastAsiaTheme="minorEastAsia" w:hint="eastAsia"/>
          <w:b/>
          <w:lang w:val="en-GB" w:eastAsia="zh-CN"/>
        </w:rPr>
        <w:t>3</w:t>
      </w:r>
      <w:r w:rsidRPr="00C916DB">
        <w:rPr>
          <w:rFonts w:eastAsiaTheme="minorEastAsia"/>
          <w:b/>
          <w:lang w:val="en-GB" w:eastAsia="zh-CN"/>
        </w:rPr>
        <w:t>: RAN</w:t>
      </w:r>
      <w:r w:rsidR="002A4E17">
        <w:rPr>
          <w:rFonts w:eastAsiaTheme="minorEastAsia" w:hint="eastAsia"/>
          <w:b/>
          <w:lang w:val="en-GB" w:eastAsia="zh-CN"/>
        </w:rPr>
        <w:t>1</w:t>
      </w:r>
      <w:r w:rsidRPr="00C916DB">
        <w:rPr>
          <w:rFonts w:eastAsiaTheme="minorEastAsia"/>
          <w:b/>
          <w:lang w:val="en-GB" w:eastAsia="zh-CN"/>
        </w:rPr>
        <w:t xml:space="preserve"> confirms that idle and inactive mode positioning </w:t>
      </w:r>
      <w:r w:rsidR="00E41445">
        <w:rPr>
          <w:rFonts w:eastAsiaTheme="minorEastAsia" w:hint="eastAsia"/>
          <w:b/>
          <w:lang w:val="en-GB" w:eastAsia="zh-CN"/>
        </w:rPr>
        <w:t>is</w:t>
      </w:r>
      <w:r w:rsidR="006A4A46">
        <w:rPr>
          <w:rFonts w:eastAsiaTheme="minorEastAsia"/>
          <w:b/>
          <w:lang w:val="en-GB" w:eastAsia="zh-CN"/>
        </w:rPr>
        <w:t xml:space="preserve"> beneficial for</w:t>
      </w:r>
      <w:r w:rsidRPr="00C916DB">
        <w:rPr>
          <w:rFonts w:eastAsiaTheme="minorEastAsia"/>
          <w:b/>
          <w:lang w:val="en-GB" w:eastAsia="zh-CN"/>
        </w:rPr>
        <w:t xml:space="preserve"> the UE power consumption and the signalling overhead.</w:t>
      </w:r>
      <w:bookmarkEnd w:id="22"/>
    </w:p>
    <w:p w:rsidR="00AF5818" w:rsidRPr="008B19B6" w:rsidRDefault="007C44AA" w:rsidP="00AF5818">
      <w:pPr>
        <w:pStyle w:val="6"/>
        <w:rPr>
          <w:lang w:val="en-GB" w:eastAsia="zh-CN"/>
        </w:rPr>
      </w:pPr>
      <w:r>
        <w:rPr>
          <w:rFonts w:hint="eastAsia"/>
          <w:lang w:val="en-GB" w:eastAsia="zh-CN"/>
        </w:rPr>
        <w:t>3</w:t>
      </w:r>
      <w:r w:rsidR="00AF5818" w:rsidRPr="008B19B6">
        <w:rPr>
          <w:lang w:val="en-GB" w:eastAsia="zh-CN"/>
        </w:rPr>
        <w:t>.2 Solutions for idle and inactive mode positioning</w:t>
      </w:r>
    </w:p>
    <w:p w:rsidR="00AF5818" w:rsidRPr="00AF5818" w:rsidRDefault="00AF5818" w:rsidP="00AF5818">
      <w:pPr>
        <w:pStyle w:val="a0"/>
        <w:spacing w:line="260" w:lineRule="exact"/>
        <w:rPr>
          <w:rFonts w:eastAsiaTheme="minorEastAsia"/>
          <w:lang w:val="en-GB" w:eastAsia="zh-CN"/>
        </w:rPr>
      </w:pPr>
      <w:r w:rsidRPr="00AF5818">
        <w:rPr>
          <w:rFonts w:eastAsiaTheme="minorEastAsia"/>
          <w:lang w:val="en-GB" w:eastAsia="zh-CN"/>
        </w:rPr>
        <w:t xml:space="preserve">Both DL only (e.g. </w:t>
      </w:r>
      <w:bookmarkStart w:id="23" w:name="OLE_LINK27"/>
      <w:bookmarkStart w:id="24" w:name="OLE_LINK32"/>
      <w:r w:rsidRPr="00AF5818">
        <w:rPr>
          <w:rFonts w:eastAsiaTheme="minorEastAsia"/>
          <w:lang w:val="en-GB" w:eastAsia="zh-CN"/>
        </w:rPr>
        <w:t>OTDOA</w:t>
      </w:r>
      <w:bookmarkEnd w:id="23"/>
      <w:bookmarkEnd w:id="24"/>
      <w:r w:rsidRPr="00AF5818">
        <w:rPr>
          <w:rFonts w:eastAsiaTheme="minorEastAsia"/>
          <w:lang w:val="en-GB" w:eastAsia="zh-CN"/>
        </w:rPr>
        <w:t xml:space="preserve">) and UL only (e.g. UTDOA) positioning solutions are studied in RAN1. In this section, we provide some initial ideas on </w:t>
      </w:r>
      <w:r w:rsidRPr="008B19B6">
        <w:rPr>
          <w:rFonts w:eastAsiaTheme="minorEastAsia"/>
          <w:lang w:val="en-GB" w:eastAsia="zh-CN"/>
        </w:rPr>
        <w:t xml:space="preserve">how to </w:t>
      </w:r>
      <w:r w:rsidRPr="00AF5818">
        <w:rPr>
          <w:rFonts w:eastAsiaTheme="minorEastAsia"/>
          <w:lang w:val="en-GB" w:eastAsia="zh-CN"/>
        </w:rPr>
        <w:t>support DL and UL positioning in idle and inactive mode.</w:t>
      </w:r>
    </w:p>
    <w:p w:rsidR="00AF5818" w:rsidRPr="008B19B6" w:rsidRDefault="00AF5818" w:rsidP="00AF5818">
      <w:pPr>
        <w:pStyle w:val="af"/>
        <w:numPr>
          <w:ilvl w:val="0"/>
          <w:numId w:val="35"/>
        </w:numPr>
        <w:spacing w:before="120"/>
        <w:ind w:left="418" w:firstLineChars="0" w:hanging="418"/>
        <w:rPr>
          <w:rFonts w:eastAsiaTheme="minorEastAsia"/>
          <w:b/>
          <w:sz w:val="24"/>
          <w:szCs w:val="24"/>
          <w:lang w:val="en-GB"/>
        </w:rPr>
      </w:pPr>
      <w:r w:rsidRPr="008B19B6">
        <w:rPr>
          <w:rFonts w:eastAsiaTheme="minorEastAsia"/>
          <w:b/>
          <w:sz w:val="24"/>
          <w:szCs w:val="24"/>
          <w:lang w:val="en-GB"/>
        </w:rPr>
        <w:t>DL positioning (OTDOA is taken as an example)</w:t>
      </w:r>
    </w:p>
    <w:p w:rsidR="00AF5818" w:rsidRPr="008B19B6" w:rsidRDefault="00AF5818" w:rsidP="00AF5818">
      <w:pPr>
        <w:spacing w:after="120" w:line="260" w:lineRule="exact"/>
        <w:jc w:val="both"/>
        <w:rPr>
          <w:rFonts w:eastAsiaTheme="minorEastAsia"/>
          <w:lang w:val="en-GB" w:eastAsia="zh-CN"/>
        </w:rPr>
      </w:pPr>
      <w:r w:rsidRPr="008B19B6">
        <w:rPr>
          <w:rFonts w:eastAsiaTheme="minorEastAsia"/>
          <w:lang w:val="en-GB"/>
        </w:rPr>
        <w:t>In</w:t>
      </w:r>
      <w:r w:rsidRPr="008B19B6">
        <w:rPr>
          <w:rFonts w:eastAsiaTheme="minorEastAsia"/>
          <w:lang w:val="en-GB" w:eastAsia="zh-CN"/>
        </w:rPr>
        <w:t xml:space="preserve"> the existing OTDOA design, upon the reception of the </w:t>
      </w:r>
      <w:r w:rsidRPr="00FE7597">
        <w:rPr>
          <w:lang w:val="en-GB" w:eastAsia="ja-JP"/>
        </w:rPr>
        <w:t>assistance data (such as PRS configuration)</w:t>
      </w:r>
      <w:r w:rsidRPr="008B19B6">
        <w:rPr>
          <w:rFonts w:eastAsiaTheme="minorEastAsia"/>
          <w:lang w:val="en-GB" w:eastAsia="zh-CN"/>
        </w:rPr>
        <w:t xml:space="preserve">, UE starts to </w:t>
      </w:r>
      <w:r w:rsidRPr="008B19B6">
        <w:rPr>
          <w:rFonts w:eastAsiaTheme="minorEastAsia"/>
          <w:lang w:val="en-GB"/>
        </w:rPr>
        <w:t>measure the DL reference signals</w:t>
      </w:r>
      <w:r w:rsidRPr="008B19B6">
        <w:rPr>
          <w:rFonts w:eastAsiaTheme="minorEastAsia"/>
          <w:lang w:val="en-GB" w:eastAsia="zh-CN"/>
        </w:rPr>
        <w:t xml:space="preserve"> (e.g. PRS)</w:t>
      </w:r>
      <w:r w:rsidRPr="008B19B6">
        <w:rPr>
          <w:rFonts w:eastAsiaTheme="minorEastAsia"/>
          <w:lang w:val="en-GB"/>
        </w:rPr>
        <w:t xml:space="preserve"> from the serving and </w:t>
      </w:r>
      <w:r w:rsidRPr="008B19B6">
        <w:rPr>
          <w:rFonts w:eastAsiaTheme="minorEastAsia"/>
          <w:lang w:val="en-GB" w:eastAsia="zh-CN"/>
        </w:rPr>
        <w:t>neighbo</w:t>
      </w:r>
      <w:r>
        <w:rPr>
          <w:rFonts w:eastAsiaTheme="minorEastAsia"/>
          <w:lang w:val="en-GB" w:eastAsia="zh-CN"/>
        </w:rPr>
        <w:t>u</w:t>
      </w:r>
      <w:r w:rsidRPr="008B19B6">
        <w:rPr>
          <w:rFonts w:eastAsiaTheme="minorEastAsia"/>
          <w:lang w:val="en-GB" w:eastAsia="zh-CN"/>
        </w:rPr>
        <w:t>ring</w:t>
      </w:r>
      <w:r w:rsidRPr="008B19B6">
        <w:rPr>
          <w:rFonts w:eastAsiaTheme="minorEastAsia"/>
          <w:lang w:val="en-GB"/>
        </w:rPr>
        <w:t xml:space="preserve"> cells to obtain</w:t>
      </w:r>
      <w:r w:rsidRPr="008B19B6">
        <w:rPr>
          <w:rFonts w:eastAsiaTheme="minorEastAsia"/>
          <w:lang w:val="en-GB" w:eastAsia="zh-CN"/>
        </w:rPr>
        <w:t xml:space="preserve"> the</w:t>
      </w:r>
      <w:r w:rsidRPr="008B19B6">
        <w:rPr>
          <w:rFonts w:eastAsiaTheme="minorEastAsia"/>
          <w:lang w:val="en-GB"/>
        </w:rPr>
        <w:t xml:space="preserve"> RSTD</w:t>
      </w:r>
      <w:r w:rsidRPr="008B19B6">
        <w:rPr>
          <w:rFonts w:eastAsiaTheme="minorEastAsia"/>
          <w:lang w:val="en-GB" w:eastAsia="zh-CN"/>
        </w:rPr>
        <w:t>. Then UE</w:t>
      </w:r>
      <w:r w:rsidRPr="008B19B6">
        <w:rPr>
          <w:rFonts w:eastAsiaTheme="minorEastAsia"/>
          <w:lang w:val="en-GB"/>
        </w:rPr>
        <w:t xml:space="preserve"> reports the measurement</w:t>
      </w:r>
      <w:r w:rsidRPr="008B19B6">
        <w:rPr>
          <w:rFonts w:eastAsiaTheme="minorEastAsia"/>
          <w:lang w:val="en-GB" w:eastAsia="zh-CN"/>
        </w:rPr>
        <w:t xml:space="preserve"> result</w:t>
      </w:r>
      <w:r>
        <w:rPr>
          <w:rFonts w:eastAsiaTheme="minorEastAsia"/>
          <w:lang w:val="en-GB" w:eastAsia="zh-CN"/>
        </w:rPr>
        <w:t>s</w:t>
      </w:r>
      <w:r w:rsidRPr="008B19B6">
        <w:rPr>
          <w:rFonts w:eastAsiaTheme="minorEastAsia"/>
          <w:lang w:val="en-GB"/>
        </w:rPr>
        <w:t xml:space="preserve"> to </w:t>
      </w:r>
      <w:r w:rsidRPr="008B19B6">
        <w:rPr>
          <w:rFonts w:eastAsiaTheme="minorEastAsia"/>
          <w:lang w:val="en-GB" w:eastAsia="zh-CN"/>
        </w:rPr>
        <w:t>the</w:t>
      </w:r>
      <w:r w:rsidRPr="008B19B6">
        <w:rPr>
          <w:rFonts w:eastAsiaTheme="minorEastAsia"/>
          <w:lang w:val="en-GB"/>
        </w:rPr>
        <w:t xml:space="preserve"> </w:t>
      </w:r>
      <w:r w:rsidRPr="008B19B6">
        <w:rPr>
          <w:rFonts w:eastAsiaTheme="minorEastAsia"/>
          <w:lang w:val="en-GB" w:eastAsia="zh-CN"/>
        </w:rPr>
        <w:t>LMF</w:t>
      </w:r>
      <w:r w:rsidRPr="008B19B6">
        <w:rPr>
          <w:rFonts w:eastAsiaTheme="minorEastAsia"/>
          <w:lang w:val="en-GB"/>
        </w:rPr>
        <w:t>, where the UE</w:t>
      </w:r>
      <w:r w:rsidRPr="008B19B6">
        <w:rPr>
          <w:rFonts w:eastAsiaTheme="minorEastAsia"/>
          <w:lang w:val="en-GB" w:eastAsia="zh-CN"/>
        </w:rPr>
        <w:t>’s</w:t>
      </w:r>
      <w:r w:rsidRPr="008B19B6">
        <w:rPr>
          <w:rFonts w:eastAsiaTheme="minorEastAsia"/>
          <w:lang w:val="en-GB"/>
        </w:rPr>
        <w:t xml:space="preserve"> position is </w:t>
      </w:r>
      <w:r w:rsidRPr="008B19B6">
        <w:rPr>
          <w:rFonts w:eastAsiaTheme="minorEastAsia"/>
          <w:lang w:val="en-GB" w:eastAsia="zh-CN"/>
        </w:rPr>
        <w:t>calculated</w:t>
      </w:r>
      <w:r w:rsidRPr="008B19B6">
        <w:rPr>
          <w:rFonts w:eastAsiaTheme="minorEastAsia"/>
          <w:lang w:val="en-GB"/>
        </w:rPr>
        <w:t>.</w:t>
      </w:r>
      <w:r w:rsidRPr="008B19B6">
        <w:rPr>
          <w:rFonts w:eastAsiaTheme="minorEastAsia"/>
          <w:lang w:val="en-GB" w:eastAsia="zh-CN"/>
        </w:rPr>
        <w:t xml:space="preserve"> The procedure is performed in connected mode.</w:t>
      </w:r>
    </w:p>
    <w:p w:rsidR="00AF5818" w:rsidRPr="008B19B6" w:rsidRDefault="00AF5818" w:rsidP="00AF5818">
      <w:pPr>
        <w:pStyle w:val="a0"/>
        <w:spacing w:line="260" w:lineRule="exact"/>
        <w:rPr>
          <w:rFonts w:eastAsiaTheme="minorEastAsia"/>
          <w:lang w:val="en-GB" w:eastAsia="zh-CN"/>
        </w:rPr>
      </w:pPr>
      <w:r w:rsidRPr="008B19B6">
        <w:rPr>
          <w:rFonts w:eastAsiaTheme="minorEastAsia"/>
          <w:lang w:val="en-GB" w:eastAsia="zh-CN"/>
        </w:rPr>
        <w:t xml:space="preserve">In the above procedure, </w:t>
      </w:r>
      <w:r w:rsidRPr="008B19B6">
        <w:rPr>
          <w:rFonts w:eastAsiaTheme="minorEastAsia"/>
          <w:lang w:val="en-GB"/>
        </w:rPr>
        <w:t>the DL reference signals</w:t>
      </w:r>
      <w:r w:rsidRPr="008B19B6">
        <w:rPr>
          <w:rFonts w:eastAsiaTheme="minorEastAsia"/>
          <w:lang w:val="en-GB" w:eastAsia="zh-CN"/>
        </w:rPr>
        <w:t xml:space="preserve"> to be measured are </w:t>
      </w:r>
      <w:r w:rsidRPr="008B19B6">
        <w:rPr>
          <w:lang w:val="en-GB"/>
        </w:rPr>
        <w:t>broadcast</w:t>
      </w:r>
      <w:r w:rsidRPr="008B19B6">
        <w:rPr>
          <w:rFonts w:eastAsiaTheme="minorEastAsia"/>
          <w:lang w:val="en-GB" w:eastAsia="zh-CN"/>
        </w:rPr>
        <w:t xml:space="preserve">ed </w:t>
      </w:r>
      <w:r w:rsidRPr="008B19B6">
        <w:rPr>
          <w:lang w:val="en-GB"/>
        </w:rPr>
        <w:t>periodic</w:t>
      </w:r>
      <w:r w:rsidRPr="008B19B6">
        <w:rPr>
          <w:rFonts w:eastAsiaTheme="minorEastAsia"/>
          <w:lang w:val="en-GB" w:eastAsia="zh-CN"/>
        </w:rPr>
        <w:t xml:space="preserve">ally. </w:t>
      </w:r>
      <w:r w:rsidRPr="008B19B6">
        <w:rPr>
          <w:lang w:val="en-GB"/>
        </w:rPr>
        <w:t xml:space="preserve">It is also likely that PRS configuration does not change </w:t>
      </w:r>
      <w:r w:rsidRPr="008B19B6">
        <w:rPr>
          <w:rFonts w:eastAsiaTheme="minorEastAsia"/>
          <w:lang w:val="en-GB" w:eastAsia="zh-CN"/>
        </w:rPr>
        <w:t xml:space="preserve">frequently and is valid in one or several cells. </w:t>
      </w:r>
      <w:r w:rsidRPr="008B19B6">
        <w:rPr>
          <w:lang w:val="en-GB"/>
        </w:rPr>
        <w:t xml:space="preserve"> </w:t>
      </w:r>
      <w:r w:rsidRPr="008B19B6">
        <w:rPr>
          <w:rFonts w:eastAsiaTheme="minorEastAsia"/>
          <w:lang w:val="en-GB" w:eastAsia="zh-CN"/>
        </w:rPr>
        <w:t>Hence,</w:t>
      </w:r>
      <w:r w:rsidRPr="008B19B6">
        <w:rPr>
          <w:lang w:val="en-GB"/>
        </w:rPr>
        <w:t xml:space="preserve"> UEs can take </w:t>
      </w:r>
      <w:r w:rsidRPr="00AF5818">
        <w:rPr>
          <w:rFonts w:eastAsiaTheme="minorEastAsia"/>
          <w:lang w:val="en-GB" w:eastAsia="zh-CN"/>
        </w:rPr>
        <w:t>advantage of this fact</w:t>
      </w:r>
      <w:r w:rsidRPr="008B19B6">
        <w:rPr>
          <w:rFonts w:eastAsiaTheme="minorEastAsia"/>
          <w:lang w:val="en-GB" w:eastAsia="zh-CN"/>
        </w:rPr>
        <w:t xml:space="preserve">, for example, UE can store the PRS configurations and perform </w:t>
      </w:r>
      <w:r w:rsidRPr="00AF5818">
        <w:rPr>
          <w:rFonts w:eastAsiaTheme="minorEastAsia"/>
          <w:lang w:val="en-GB" w:eastAsia="zh-CN"/>
        </w:rPr>
        <w:t>positioning measurements</w:t>
      </w:r>
      <w:r w:rsidRPr="00FE7597">
        <w:rPr>
          <w:rFonts w:eastAsiaTheme="minorEastAsia"/>
          <w:lang w:val="en-GB" w:eastAsia="zh-CN"/>
        </w:rPr>
        <w:t xml:space="preserve"> after leaving the connected mode. </w:t>
      </w:r>
      <w:r w:rsidRPr="008B19B6">
        <w:rPr>
          <w:rFonts w:eastAsiaTheme="minorEastAsia"/>
          <w:lang w:val="en-GB" w:eastAsia="zh-CN"/>
        </w:rPr>
        <w:t xml:space="preserve">In Rel-14, </w:t>
      </w:r>
      <w:r w:rsidRPr="00AF5818">
        <w:rPr>
          <w:rFonts w:eastAsiaTheme="minorEastAsia"/>
          <w:lang w:val="en-GB" w:eastAsia="zh-CN"/>
        </w:rPr>
        <w:t>positioning measurements in idle</w:t>
      </w:r>
      <w:r w:rsidRPr="008B19B6">
        <w:rPr>
          <w:rFonts w:eastAsiaTheme="minorEastAsia"/>
          <w:lang w:val="en-GB" w:eastAsia="zh-CN"/>
        </w:rPr>
        <w:t xml:space="preserve"> mode has already been supported for NB-</w:t>
      </w:r>
      <w:proofErr w:type="spellStart"/>
      <w:r w:rsidRPr="008B19B6">
        <w:rPr>
          <w:rFonts w:eastAsiaTheme="minorEastAsia"/>
          <w:lang w:val="en-GB" w:eastAsia="zh-CN"/>
        </w:rPr>
        <w:t>IoT</w:t>
      </w:r>
      <w:proofErr w:type="spellEnd"/>
      <w:r w:rsidRPr="008B19B6">
        <w:rPr>
          <w:rFonts w:eastAsiaTheme="minorEastAsia"/>
          <w:lang w:val="en-GB" w:eastAsia="zh-CN"/>
        </w:rPr>
        <w:t>, the l</w:t>
      </w:r>
      <w:r w:rsidRPr="00AF5818">
        <w:rPr>
          <w:rFonts w:eastAsiaTheme="minorEastAsia"/>
          <w:lang w:val="en-GB" w:eastAsia="zh-CN"/>
        </w:rPr>
        <w:t>imited resources (e.g. limited processing, memory, RF receiver chain) in some NB-</w:t>
      </w:r>
      <w:proofErr w:type="spellStart"/>
      <w:r w:rsidRPr="00AF5818">
        <w:rPr>
          <w:rFonts w:eastAsiaTheme="minorEastAsia"/>
          <w:lang w:val="en-GB" w:eastAsia="zh-CN"/>
        </w:rPr>
        <w:t>IoT</w:t>
      </w:r>
      <w:proofErr w:type="spellEnd"/>
      <w:r w:rsidRPr="00AF5818">
        <w:rPr>
          <w:rFonts w:eastAsiaTheme="minorEastAsia"/>
          <w:lang w:val="en-GB" w:eastAsia="zh-CN"/>
        </w:rPr>
        <w:t xml:space="preserve"> devices </w:t>
      </w:r>
      <w:r w:rsidRPr="008B19B6">
        <w:rPr>
          <w:rFonts w:eastAsiaTheme="minorEastAsia"/>
          <w:lang w:val="en-GB" w:eastAsia="zh-CN"/>
        </w:rPr>
        <w:t xml:space="preserve">may prevent </w:t>
      </w:r>
      <w:r w:rsidR="006A76F4">
        <w:rPr>
          <w:rFonts w:eastAsiaTheme="minorEastAsia" w:hint="eastAsia"/>
          <w:lang w:val="en-GB" w:eastAsia="zh-CN"/>
        </w:rPr>
        <w:t xml:space="preserve">the UEs from </w:t>
      </w:r>
      <w:r w:rsidRPr="008B19B6">
        <w:rPr>
          <w:rFonts w:eastAsiaTheme="minorEastAsia"/>
          <w:lang w:val="en-GB" w:eastAsia="zh-CN"/>
        </w:rPr>
        <w:t xml:space="preserve">performing data transfer and </w:t>
      </w:r>
      <w:r w:rsidRPr="00AF5818">
        <w:rPr>
          <w:rFonts w:eastAsiaTheme="minorEastAsia"/>
          <w:lang w:val="en-GB" w:eastAsia="zh-CN"/>
        </w:rPr>
        <w:t>positioning measurement</w:t>
      </w:r>
      <w:r w:rsidRPr="008B19B6">
        <w:rPr>
          <w:rFonts w:eastAsiaTheme="minorEastAsia"/>
          <w:lang w:val="en-GB" w:eastAsia="zh-CN"/>
        </w:rPr>
        <w:t xml:space="preserve"> simultaneously in connected mode. The above NB-</w:t>
      </w:r>
      <w:proofErr w:type="spellStart"/>
      <w:r w:rsidRPr="008B19B6">
        <w:rPr>
          <w:rFonts w:eastAsiaTheme="minorEastAsia"/>
          <w:lang w:val="en-GB" w:eastAsia="zh-CN"/>
        </w:rPr>
        <w:t>IoT</w:t>
      </w:r>
      <w:proofErr w:type="spellEnd"/>
      <w:r w:rsidRPr="00FE7597">
        <w:rPr>
          <w:rFonts w:eastAsiaTheme="minorEastAsia"/>
          <w:lang w:val="en-GB" w:eastAsia="zh-CN"/>
        </w:rPr>
        <w:t xml:space="preserve"> mechanism can be considered as the starting point in the study of NR </w:t>
      </w:r>
      <w:r w:rsidRPr="00AF5818">
        <w:rPr>
          <w:rFonts w:eastAsiaTheme="minorEastAsia"/>
          <w:lang w:val="en-GB" w:eastAsia="zh-CN"/>
        </w:rPr>
        <w:t>idle and inactive mode positioning</w:t>
      </w:r>
      <w:r w:rsidRPr="008B19B6">
        <w:rPr>
          <w:rFonts w:eastAsiaTheme="minorEastAsia"/>
          <w:lang w:val="en-GB" w:eastAsia="zh-CN"/>
        </w:rPr>
        <w:t xml:space="preserve">. </w:t>
      </w:r>
    </w:p>
    <w:p w:rsidR="00AF5818" w:rsidRPr="008B19B6" w:rsidRDefault="00AF5818" w:rsidP="00AF5818">
      <w:pPr>
        <w:pStyle w:val="a0"/>
        <w:spacing w:line="260" w:lineRule="exact"/>
        <w:rPr>
          <w:rFonts w:eastAsiaTheme="minorEastAsia"/>
          <w:lang w:val="en-GB" w:eastAsia="zh-CN"/>
        </w:rPr>
      </w:pPr>
      <w:r w:rsidRPr="008B19B6">
        <w:rPr>
          <w:rFonts w:eastAsiaTheme="minorEastAsia"/>
          <w:lang w:val="en-GB" w:eastAsia="zh-CN"/>
        </w:rPr>
        <w:t xml:space="preserve">However, even with </w:t>
      </w:r>
      <w:r w:rsidRPr="00AF5818">
        <w:rPr>
          <w:rFonts w:eastAsiaTheme="minorEastAsia"/>
          <w:lang w:val="en-GB" w:eastAsia="zh-CN"/>
        </w:rPr>
        <w:t>positioning measurement</w:t>
      </w:r>
      <w:r w:rsidRPr="008B19B6">
        <w:rPr>
          <w:rFonts w:eastAsiaTheme="minorEastAsia"/>
          <w:lang w:val="en-GB" w:eastAsia="zh-CN"/>
        </w:rPr>
        <w:t xml:space="preserve"> in </w:t>
      </w:r>
      <w:r w:rsidRPr="00AF5818">
        <w:rPr>
          <w:rFonts w:eastAsiaTheme="minorEastAsia"/>
          <w:lang w:val="en-GB" w:eastAsia="zh-CN"/>
        </w:rPr>
        <w:t>idle and inactive mode</w:t>
      </w:r>
      <w:r w:rsidRPr="008B19B6">
        <w:rPr>
          <w:rFonts w:eastAsiaTheme="minorEastAsia"/>
          <w:lang w:val="en-GB" w:eastAsia="zh-CN"/>
        </w:rPr>
        <w:t xml:space="preserve">, </w:t>
      </w:r>
      <w:r>
        <w:rPr>
          <w:rFonts w:eastAsiaTheme="minorEastAsia"/>
          <w:lang w:val="en-GB" w:eastAsia="zh-CN"/>
        </w:rPr>
        <w:t>a</w:t>
      </w:r>
      <w:r w:rsidRPr="008B19B6">
        <w:rPr>
          <w:rFonts w:eastAsiaTheme="minorEastAsia"/>
          <w:lang w:val="en-GB" w:eastAsia="zh-CN"/>
        </w:rPr>
        <w:t xml:space="preserve"> UE still has to enter connected mode to obtain </w:t>
      </w:r>
      <w:r w:rsidRPr="00AF5818">
        <w:rPr>
          <w:rFonts w:eastAsiaTheme="minorEastAsia"/>
          <w:lang w:val="en-GB" w:eastAsia="zh-CN"/>
        </w:rPr>
        <w:t>assistance data</w:t>
      </w:r>
      <w:r w:rsidRPr="00FE7597">
        <w:rPr>
          <w:rFonts w:eastAsiaTheme="minorEastAsia"/>
          <w:lang w:val="en-GB" w:eastAsia="zh-CN"/>
        </w:rPr>
        <w:t xml:space="preserve"> when the stored </w:t>
      </w:r>
      <w:r w:rsidRPr="00AF5818">
        <w:rPr>
          <w:rFonts w:eastAsiaTheme="minorEastAsia"/>
          <w:lang w:val="en-GB" w:eastAsia="zh-CN"/>
        </w:rPr>
        <w:t>assistance data</w:t>
      </w:r>
      <w:r w:rsidRPr="00FE7597">
        <w:rPr>
          <w:rFonts w:eastAsiaTheme="minorEastAsia"/>
          <w:lang w:val="en-GB" w:eastAsia="zh-CN"/>
        </w:rPr>
        <w:t xml:space="preserve"> is out-of-date</w:t>
      </w:r>
      <w:r>
        <w:rPr>
          <w:rFonts w:eastAsiaTheme="minorEastAsia"/>
          <w:lang w:val="en-GB" w:eastAsia="zh-CN"/>
        </w:rPr>
        <w:t xml:space="preserve"> </w:t>
      </w:r>
      <w:r w:rsidRPr="00FE7597">
        <w:rPr>
          <w:rFonts w:eastAsiaTheme="minorEastAsia"/>
          <w:lang w:val="en-GB" w:eastAsia="zh-CN"/>
        </w:rPr>
        <w:t xml:space="preserve">(e.g. UE moves out of the valid area of the stored </w:t>
      </w:r>
      <w:r w:rsidRPr="00AF5818">
        <w:rPr>
          <w:rFonts w:eastAsiaTheme="minorEastAsia"/>
          <w:lang w:val="en-GB" w:eastAsia="zh-CN"/>
        </w:rPr>
        <w:t>assistance data</w:t>
      </w:r>
      <w:r w:rsidRPr="008B4D22">
        <w:rPr>
          <w:rFonts w:eastAsiaTheme="minorEastAsia"/>
          <w:lang w:val="en-GB" w:eastAsia="zh-CN"/>
        </w:rPr>
        <w:t xml:space="preserve">). </w:t>
      </w:r>
      <w:r w:rsidRPr="00AF5818">
        <w:rPr>
          <w:rFonts w:eastAsiaTheme="minorEastAsia"/>
          <w:lang w:val="en-GB" w:eastAsia="zh-CN"/>
        </w:rPr>
        <w:t xml:space="preserve">For better supporting positioning measurements in idle </w:t>
      </w:r>
      <w:r w:rsidRPr="008B4D22">
        <w:rPr>
          <w:rFonts w:eastAsiaTheme="minorEastAsia"/>
          <w:lang w:val="en-GB" w:eastAsia="zh-CN"/>
        </w:rPr>
        <w:t xml:space="preserve">and inactive </w:t>
      </w:r>
      <w:r w:rsidRPr="00AF5818">
        <w:rPr>
          <w:rFonts w:eastAsiaTheme="minorEastAsia"/>
          <w:lang w:val="en-GB" w:eastAsia="zh-CN"/>
        </w:rPr>
        <w:t xml:space="preserve">mode, broadcast of assistance data </w:t>
      </w:r>
      <w:r w:rsidRPr="008B4D22">
        <w:rPr>
          <w:rFonts w:eastAsiaTheme="minorEastAsia"/>
          <w:lang w:val="en-GB" w:eastAsia="zh-CN"/>
        </w:rPr>
        <w:t>is</w:t>
      </w:r>
      <w:r w:rsidRPr="00AF5818">
        <w:rPr>
          <w:rFonts w:eastAsiaTheme="minorEastAsia"/>
          <w:lang w:val="en-GB" w:eastAsia="zh-CN"/>
        </w:rPr>
        <w:t xml:space="preserve"> desirable. </w:t>
      </w:r>
      <w:r w:rsidRPr="008B4D22">
        <w:rPr>
          <w:rFonts w:eastAsiaTheme="minorEastAsia"/>
          <w:lang w:val="en-GB" w:eastAsia="zh-CN"/>
        </w:rPr>
        <w:t>I</w:t>
      </w:r>
      <w:r w:rsidRPr="00AF5818">
        <w:rPr>
          <w:rFonts w:eastAsiaTheme="minorEastAsia"/>
          <w:lang w:val="en-GB" w:eastAsia="zh-CN"/>
        </w:rPr>
        <w:t>f</w:t>
      </w:r>
      <w:r w:rsidRPr="008B4D22">
        <w:rPr>
          <w:rFonts w:eastAsiaTheme="minorEastAsia"/>
          <w:lang w:val="en-GB" w:eastAsia="zh-CN"/>
        </w:rPr>
        <w:t xml:space="preserve"> the</w:t>
      </w:r>
      <w:r w:rsidRPr="00AF5818">
        <w:rPr>
          <w:rFonts w:eastAsiaTheme="minorEastAsia"/>
          <w:lang w:val="en-GB" w:eastAsia="zh-CN"/>
        </w:rPr>
        <w:t xml:space="preserve"> positioning assistance data would be available to the UE via broadcast, a UE </w:t>
      </w:r>
      <w:r w:rsidRPr="008B4D22">
        <w:rPr>
          <w:rFonts w:eastAsiaTheme="minorEastAsia"/>
          <w:lang w:val="en-GB" w:eastAsia="zh-CN"/>
        </w:rPr>
        <w:t>would</w:t>
      </w:r>
      <w:r w:rsidRPr="00AF5818">
        <w:rPr>
          <w:rFonts w:eastAsiaTheme="minorEastAsia"/>
          <w:lang w:val="en-GB" w:eastAsia="zh-CN"/>
        </w:rPr>
        <w:t xml:space="preserve"> </w:t>
      </w:r>
      <w:r w:rsidRPr="008B4D22">
        <w:rPr>
          <w:rFonts w:eastAsiaTheme="minorEastAsia"/>
          <w:lang w:val="en-GB" w:eastAsia="zh-CN"/>
        </w:rPr>
        <w:t>never need to</w:t>
      </w:r>
      <w:r w:rsidRPr="00AF5818">
        <w:rPr>
          <w:rFonts w:eastAsiaTheme="minorEastAsia"/>
          <w:lang w:val="en-GB" w:eastAsia="zh-CN"/>
        </w:rPr>
        <w:t xml:space="preserve"> enter</w:t>
      </w:r>
      <w:r w:rsidRPr="008B4D22">
        <w:rPr>
          <w:rFonts w:eastAsiaTheme="minorEastAsia"/>
          <w:lang w:val="en-GB" w:eastAsia="zh-CN"/>
        </w:rPr>
        <w:t xml:space="preserve"> connected</w:t>
      </w:r>
      <w:r w:rsidRPr="00AF5818">
        <w:rPr>
          <w:rFonts w:eastAsiaTheme="minorEastAsia"/>
          <w:lang w:val="en-GB" w:eastAsia="zh-CN"/>
        </w:rPr>
        <w:t xml:space="preserve"> mode</w:t>
      </w:r>
      <w:r w:rsidRPr="008B4D22">
        <w:rPr>
          <w:rFonts w:eastAsiaTheme="minorEastAsia"/>
          <w:lang w:val="en-GB" w:eastAsia="zh-CN"/>
        </w:rPr>
        <w:t xml:space="preserve"> </w:t>
      </w:r>
      <w:r w:rsidR="004133A6">
        <w:rPr>
          <w:rFonts w:eastAsiaTheme="minorEastAsia" w:hint="eastAsia"/>
          <w:lang w:val="en-GB" w:eastAsia="zh-CN"/>
        </w:rPr>
        <w:t xml:space="preserve">just </w:t>
      </w:r>
      <w:r w:rsidRPr="008B4D22">
        <w:rPr>
          <w:rFonts w:eastAsiaTheme="minorEastAsia"/>
          <w:lang w:val="en-GB" w:eastAsia="zh-CN"/>
        </w:rPr>
        <w:t xml:space="preserve">for </w:t>
      </w:r>
      <w:r w:rsidRPr="00AF5818">
        <w:rPr>
          <w:rFonts w:eastAsiaTheme="minorEastAsia"/>
          <w:lang w:val="en-GB" w:eastAsia="zh-CN"/>
        </w:rPr>
        <w:t>positioning assistance data.</w:t>
      </w:r>
    </w:p>
    <w:p w:rsidR="00AF5818" w:rsidRPr="008B19B6" w:rsidRDefault="00AF5818" w:rsidP="00AF5818">
      <w:pPr>
        <w:pStyle w:val="a0"/>
        <w:spacing w:line="260" w:lineRule="exact"/>
        <w:rPr>
          <w:rFonts w:eastAsiaTheme="minorEastAsia"/>
          <w:lang w:val="en-GB" w:eastAsia="zh-CN"/>
        </w:rPr>
      </w:pPr>
      <w:r w:rsidRPr="00AF5818">
        <w:rPr>
          <w:rFonts w:eastAsiaTheme="minorEastAsia"/>
          <w:lang w:val="en-GB" w:eastAsia="zh-CN"/>
        </w:rPr>
        <w:t xml:space="preserve">After a UE has measured the RSTD to multiple </w:t>
      </w:r>
      <w:proofErr w:type="spellStart"/>
      <w:r w:rsidRPr="008B19B6">
        <w:rPr>
          <w:rFonts w:eastAsiaTheme="minorEastAsia"/>
          <w:lang w:val="en-GB" w:eastAsia="zh-CN"/>
        </w:rPr>
        <w:t>gNBs</w:t>
      </w:r>
      <w:proofErr w:type="spellEnd"/>
      <w:r w:rsidRPr="00AF5818">
        <w:rPr>
          <w:rFonts w:eastAsiaTheme="minorEastAsia"/>
          <w:lang w:val="en-GB" w:eastAsia="zh-CN"/>
        </w:rPr>
        <w:t xml:space="preserve">, it needs to report the results to the LMF via a </w:t>
      </w:r>
      <w:proofErr w:type="spellStart"/>
      <w:r w:rsidRPr="00AF5818">
        <w:rPr>
          <w:rFonts w:eastAsiaTheme="minorEastAsia"/>
          <w:lang w:val="en-GB" w:eastAsia="zh-CN"/>
        </w:rPr>
        <w:t>gNB</w:t>
      </w:r>
      <w:proofErr w:type="spellEnd"/>
      <w:r w:rsidRPr="00AF5818">
        <w:rPr>
          <w:rFonts w:eastAsiaTheme="minorEastAsia"/>
          <w:lang w:val="en-GB" w:eastAsia="zh-CN"/>
        </w:rPr>
        <w:t xml:space="preserve">. It is desirable to remain in idle or inactive mode while performing the report. In Rel-15, Early Data Transmission (EDT) was introduced for the </w:t>
      </w:r>
      <w:proofErr w:type="spellStart"/>
      <w:r w:rsidRPr="00AF5818">
        <w:rPr>
          <w:rFonts w:eastAsiaTheme="minorEastAsia"/>
          <w:lang w:val="en-GB" w:eastAsia="zh-CN"/>
        </w:rPr>
        <w:t>IoT</w:t>
      </w:r>
      <w:proofErr w:type="spellEnd"/>
      <w:r w:rsidRPr="00AF5818">
        <w:rPr>
          <w:rFonts w:eastAsiaTheme="minorEastAsia"/>
          <w:lang w:val="en-GB" w:eastAsia="zh-CN"/>
        </w:rPr>
        <w:t xml:space="preserve"> in order to reduce power consumption and latency. </w:t>
      </w:r>
      <w:r w:rsidRPr="008B19B6">
        <w:rPr>
          <w:rFonts w:eastAsiaTheme="minorEastAsia"/>
          <w:lang w:val="en-GB" w:eastAsia="zh-CN"/>
        </w:rPr>
        <w:t>With EDT, the d</w:t>
      </w:r>
      <w:r w:rsidRPr="00AF5818">
        <w:rPr>
          <w:rFonts w:eastAsiaTheme="minorEastAsia"/>
          <w:lang w:val="en-GB" w:eastAsia="zh-CN"/>
        </w:rPr>
        <w:t xml:space="preserve">ata </w:t>
      </w:r>
      <w:r w:rsidRPr="008B19B6">
        <w:rPr>
          <w:rFonts w:eastAsiaTheme="minorEastAsia"/>
          <w:lang w:val="en-GB" w:eastAsia="zh-CN"/>
        </w:rPr>
        <w:t>t</w:t>
      </w:r>
      <w:r w:rsidRPr="00AF5818">
        <w:rPr>
          <w:rFonts w:eastAsiaTheme="minorEastAsia"/>
          <w:lang w:val="en-GB" w:eastAsia="zh-CN"/>
        </w:rPr>
        <w:t>ransmission</w:t>
      </w:r>
      <w:r w:rsidRPr="008B19B6">
        <w:rPr>
          <w:rFonts w:eastAsiaTheme="minorEastAsia"/>
          <w:lang w:val="en-GB" w:eastAsia="zh-CN"/>
        </w:rPr>
        <w:t xml:space="preserve"> can be performed without RRC state transition. </w:t>
      </w:r>
      <w:r w:rsidRPr="00AF5818">
        <w:rPr>
          <w:rFonts w:eastAsiaTheme="minorEastAsia"/>
          <w:lang w:val="en-GB" w:eastAsia="zh-CN"/>
        </w:rPr>
        <w:t xml:space="preserve">Here, the EDT can be used </w:t>
      </w:r>
      <w:r w:rsidRPr="008B19B6">
        <w:rPr>
          <w:rFonts w:eastAsiaTheme="minorEastAsia"/>
          <w:lang w:val="en-GB" w:eastAsia="zh-CN"/>
        </w:rPr>
        <w:t>by</w:t>
      </w:r>
      <w:r w:rsidRPr="00AF5818">
        <w:rPr>
          <w:rFonts w:eastAsiaTheme="minorEastAsia"/>
          <w:lang w:val="en-GB" w:eastAsia="zh-CN"/>
        </w:rPr>
        <w:t xml:space="preserve"> idle </w:t>
      </w:r>
      <w:r w:rsidRPr="008B19B6">
        <w:rPr>
          <w:rFonts w:eastAsiaTheme="minorEastAsia"/>
          <w:lang w:val="en-GB" w:eastAsia="zh-CN"/>
        </w:rPr>
        <w:t>and</w:t>
      </w:r>
      <w:r w:rsidRPr="00AF5818">
        <w:rPr>
          <w:rFonts w:eastAsiaTheme="minorEastAsia"/>
          <w:lang w:val="en-GB" w:eastAsia="zh-CN"/>
        </w:rPr>
        <w:t xml:space="preserve"> inactive mode UEs to perform measurement report for positioning, if the EDT is also introduced in NR.</w:t>
      </w:r>
      <w:r w:rsidRPr="008B19B6">
        <w:rPr>
          <w:rFonts w:eastAsiaTheme="minorEastAsia"/>
          <w:lang w:val="en-GB" w:eastAsia="zh-CN"/>
        </w:rPr>
        <w:t xml:space="preserve"> </w:t>
      </w:r>
    </w:p>
    <w:p w:rsidR="00AF5818" w:rsidRPr="00C916DB" w:rsidRDefault="00AF5818" w:rsidP="00C916DB">
      <w:pPr>
        <w:pStyle w:val="a0"/>
        <w:spacing w:line="260" w:lineRule="exact"/>
        <w:rPr>
          <w:rFonts w:eastAsiaTheme="minorEastAsia"/>
          <w:b/>
          <w:lang w:val="en-GB" w:eastAsia="zh-CN"/>
        </w:rPr>
      </w:pPr>
      <w:bookmarkStart w:id="25" w:name="_Ref1032286"/>
      <w:r w:rsidRPr="00C916DB">
        <w:rPr>
          <w:rFonts w:eastAsiaTheme="minorEastAsia"/>
          <w:b/>
          <w:lang w:val="en-GB" w:eastAsia="zh-CN"/>
        </w:rPr>
        <w:t xml:space="preserve">Proposal </w:t>
      </w:r>
      <w:r w:rsidR="00D37C5A">
        <w:rPr>
          <w:rFonts w:eastAsiaTheme="minorEastAsia" w:hint="eastAsia"/>
          <w:b/>
          <w:lang w:val="en-GB" w:eastAsia="zh-CN"/>
        </w:rPr>
        <w:t>4</w:t>
      </w:r>
      <w:r w:rsidRPr="00C916DB">
        <w:rPr>
          <w:rFonts w:eastAsiaTheme="minorEastAsia"/>
          <w:b/>
          <w:lang w:val="en-GB" w:eastAsia="zh-CN"/>
        </w:rPr>
        <w:t>: To enable DL idle and inactive mode positioning in NR, the following mechanisms could be considered: broadcast</w:t>
      </w:r>
      <w:r w:rsidR="004133A6">
        <w:rPr>
          <w:rFonts w:eastAsiaTheme="minorEastAsia" w:hint="eastAsia"/>
          <w:b/>
          <w:lang w:val="en-GB" w:eastAsia="zh-CN"/>
        </w:rPr>
        <w:t>ing</w:t>
      </w:r>
      <w:r w:rsidRPr="00C916DB">
        <w:rPr>
          <w:rFonts w:eastAsiaTheme="minorEastAsia"/>
          <w:b/>
          <w:lang w:val="en-GB" w:eastAsia="zh-CN"/>
        </w:rPr>
        <w:t xml:space="preserve"> the assistance data for positioning, perform</w:t>
      </w:r>
      <w:r w:rsidR="004133A6">
        <w:rPr>
          <w:rFonts w:eastAsiaTheme="minorEastAsia" w:hint="eastAsia"/>
          <w:b/>
          <w:lang w:val="en-GB" w:eastAsia="zh-CN"/>
        </w:rPr>
        <w:t>ing</w:t>
      </w:r>
      <w:r w:rsidRPr="00C916DB">
        <w:rPr>
          <w:rFonts w:eastAsiaTheme="minorEastAsia"/>
          <w:b/>
          <w:lang w:val="en-GB" w:eastAsia="zh-CN"/>
        </w:rPr>
        <w:t xml:space="preserve"> positioning measurement in idle and inactive mode, and report</w:t>
      </w:r>
      <w:r w:rsidR="004133A6">
        <w:rPr>
          <w:rFonts w:eastAsiaTheme="minorEastAsia" w:hint="eastAsia"/>
          <w:b/>
          <w:lang w:val="en-GB" w:eastAsia="zh-CN"/>
        </w:rPr>
        <w:t>ing</w:t>
      </w:r>
      <w:r w:rsidRPr="00C916DB">
        <w:rPr>
          <w:rFonts w:eastAsiaTheme="minorEastAsia"/>
          <w:b/>
          <w:lang w:val="en-GB" w:eastAsia="zh-CN"/>
        </w:rPr>
        <w:t xml:space="preserve"> measurement results via </w:t>
      </w:r>
      <w:r w:rsidR="00E0542E">
        <w:rPr>
          <w:rFonts w:eastAsiaTheme="minorEastAsia" w:hint="eastAsia"/>
          <w:b/>
          <w:lang w:val="en-GB" w:eastAsia="zh-CN"/>
        </w:rPr>
        <w:t xml:space="preserve">mechanism like </w:t>
      </w:r>
      <w:r w:rsidRPr="00C916DB">
        <w:rPr>
          <w:rFonts w:eastAsiaTheme="minorEastAsia"/>
          <w:b/>
          <w:lang w:val="en-GB" w:eastAsia="zh-CN"/>
        </w:rPr>
        <w:t>early data transmission.</w:t>
      </w:r>
      <w:bookmarkEnd w:id="25"/>
      <w:r w:rsidRPr="00C916DB">
        <w:rPr>
          <w:rFonts w:eastAsiaTheme="minorEastAsia"/>
          <w:b/>
          <w:lang w:val="en-GB" w:eastAsia="zh-CN"/>
        </w:rPr>
        <w:t xml:space="preserve"> </w:t>
      </w:r>
    </w:p>
    <w:p w:rsidR="00AF5818" w:rsidRPr="008B19B6" w:rsidRDefault="00AF5818" w:rsidP="00AF5818">
      <w:pPr>
        <w:pStyle w:val="af"/>
        <w:numPr>
          <w:ilvl w:val="0"/>
          <w:numId w:val="35"/>
        </w:numPr>
        <w:spacing w:before="120"/>
        <w:ind w:left="418" w:firstLineChars="0" w:hanging="418"/>
        <w:rPr>
          <w:rFonts w:eastAsiaTheme="minorEastAsia"/>
          <w:b/>
          <w:sz w:val="24"/>
          <w:szCs w:val="24"/>
          <w:lang w:val="en-GB"/>
        </w:rPr>
      </w:pPr>
      <w:r w:rsidRPr="008B19B6">
        <w:rPr>
          <w:rFonts w:eastAsiaTheme="minorEastAsia"/>
          <w:b/>
          <w:sz w:val="24"/>
          <w:szCs w:val="24"/>
          <w:lang w:val="en-GB"/>
        </w:rPr>
        <w:lastRenderedPageBreak/>
        <w:t>UL positioning</w:t>
      </w:r>
      <w:r>
        <w:rPr>
          <w:rFonts w:eastAsiaTheme="minorEastAsia"/>
          <w:b/>
          <w:sz w:val="24"/>
          <w:szCs w:val="24"/>
          <w:lang w:val="en-GB"/>
        </w:rPr>
        <w:t xml:space="preserve"> </w:t>
      </w:r>
      <w:r w:rsidRPr="008B19B6">
        <w:rPr>
          <w:rFonts w:eastAsiaTheme="minorEastAsia"/>
          <w:b/>
          <w:sz w:val="24"/>
          <w:szCs w:val="24"/>
          <w:lang w:val="en-GB"/>
        </w:rPr>
        <w:t>(</w:t>
      </w:r>
      <w:bookmarkStart w:id="26" w:name="OLE_LINK37"/>
      <w:bookmarkStart w:id="27" w:name="OLE_LINK38"/>
      <w:r w:rsidRPr="008B19B6">
        <w:rPr>
          <w:rFonts w:eastAsiaTheme="minorEastAsia"/>
          <w:b/>
          <w:sz w:val="24"/>
          <w:szCs w:val="24"/>
          <w:lang w:val="en-GB"/>
        </w:rPr>
        <w:t xml:space="preserve">UTDOA </w:t>
      </w:r>
      <w:bookmarkEnd w:id="26"/>
      <w:bookmarkEnd w:id="27"/>
      <w:r w:rsidRPr="008B19B6">
        <w:rPr>
          <w:rFonts w:eastAsiaTheme="minorEastAsia"/>
          <w:b/>
          <w:sz w:val="24"/>
          <w:szCs w:val="24"/>
          <w:lang w:val="en-GB"/>
        </w:rPr>
        <w:t xml:space="preserve">is taken as an example) </w:t>
      </w:r>
    </w:p>
    <w:p w:rsidR="00AF5818" w:rsidRPr="008B19B6" w:rsidRDefault="00AF5818" w:rsidP="00AF5818">
      <w:pPr>
        <w:pStyle w:val="a0"/>
        <w:spacing w:line="260" w:lineRule="exact"/>
        <w:rPr>
          <w:rFonts w:eastAsiaTheme="minorEastAsia"/>
          <w:lang w:val="en-GB" w:eastAsia="zh-CN"/>
        </w:rPr>
      </w:pPr>
      <w:r w:rsidRPr="008B19B6">
        <w:rPr>
          <w:rFonts w:eastAsiaTheme="minorEastAsia"/>
          <w:lang w:val="en-GB" w:eastAsia="zh-CN"/>
        </w:rPr>
        <w:t xml:space="preserve">In LTE, UE dedicated SRS is used for UTDOA. According to the arriving time of the SRS to different </w:t>
      </w:r>
      <w:proofErr w:type="spellStart"/>
      <w:r w:rsidRPr="008B19B6">
        <w:rPr>
          <w:rFonts w:eastAsiaTheme="minorEastAsia"/>
          <w:lang w:val="en-GB" w:eastAsia="zh-CN"/>
        </w:rPr>
        <w:t>eNBs</w:t>
      </w:r>
      <w:proofErr w:type="spellEnd"/>
      <w:r w:rsidRPr="008B19B6">
        <w:rPr>
          <w:rFonts w:eastAsiaTheme="minorEastAsia"/>
          <w:lang w:val="en-GB" w:eastAsia="zh-CN"/>
        </w:rPr>
        <w:t xml:space="preserve">, TDOA can be calculated. And the UE’s location can be obtained with TDOA and the location of </w:t>
      </w:r>
      <w:proofErr w:type="spellStart"/>
      <w:r w:rsidRPr="008B19B6">
        <w:rPr>
          <w:rFonts w:eastAsiaTheme="minorEastAsia"/>
          <w:lang w:val="en-GB" w:eastAsia="zh-CN"/>
        </w:rPr>
        <w:t>eNBs</w:t>
      </w:r>
      <w:proofErr w:type="spellEnd"/>
      <w:r w:rsidRPr="008B19B6">
        <w:rPr>
          <w:rFonts w:eastAsiaTheme="minorEastAsia"/>
          <w:lang w:val="en-GB" w:eastAsia="zh-CN"/>
        </w:rPr>
        <w:t xml:space="preserve">. It is likely that NR UTDOA will reuse </w:t>
      </w:r>
      <w:r>
        <w:rPr>
          <w:rFonts w:eastAsiaTheme="minorEastAsia"/>
          <w:lang w:val="en-GB" w:eastAsia="zh-CN"/>
        </w:rPr>
        <w:t>a</w:t>
      </w:r>
      <w:r w:rsidRPr="008B19B6">
        <w:rPr>
          <w:rFonts w:eastAsiaTheme="minorEastAsia"/>
          <w:lang w:val="en-GB" w:eastAsia="zh-CN"/>
        </w:rPr>
        <w:t xml:space="preserve"> similar mechanism. According to the NR design, dedicated SRS is only allocated to UE in connected mode. Hence, UTDOA is only appli</w:t>
      </w:r>
      <w:r>
        <w:rPr>
          <w:rFonts w:eastAsiaTheme="minorEastAsia"/>
          <w:lang w:val="en-GB" w:eastAsia="zh-CN"/>
        </w:rPr>
        <w:t>cable</w:t>
      </w:r>
      <w:r w:rsidRPr="008B19B6">
        <w:rPr>
          <w:rFonts w:eastAsiaTheme="minorEastAsia"/>
          <w:lang w:val="en-GB" w:eastAsia="zh-CN"/>
        </w:rPr>
        <w:t xml:space="preserve"> to UE in connected mode. </w:t>
      </w:r>
    </w:p>
    <w:p w:rsidR="00AF5818" w:rsidRPr="008B19B6" w:rsidRDefault="00AF5818" w:rsidP="00AF5818">
      <w:pPr>
        <w:pStyle w:val="a0"/>
        <w:spacing w:line="260" w:lineRule="exact"/>
        <w:rPr>
          <w:rFonts w:eastAsiaTheme="minorEastAsia"/>
          <w:lang w:val="en-GB" w:eastAsia="zh-CN"/>
        </w:rPr>
      </w:pPr>
      <w:r w:rsidRPr="008B19B6">
        <w:rPr>
          <w:rFonts w:eastAsiaTheme="minorEastAsia"/>
          <w:lang w:val="en-GB" w:eastAsia="zh-CN"/>
        </w:rPr>
        <w:t xml:space="preserve">UTDOA can be applied to UE in idle and inactive mode if </w:t>
      </w:r>
      <w:r>
        <w:rPr>
          <w:rFonts w:eastAsiaTheme="minorEastAsia"/>
          <w:lang w:val="en-GB" w:eastAsia="zh-CN"/>
        </w:rPr>
        <w:t xml:space="preserve">the </w:t>
      </w:r>
      <w:r w:rsidRPr="008B19B6">
        <w:rPr>
          <w:rFonts w:eastAsiaTheme="minorEastAsia"/>
          <w:lang w:val="en-GB" w:eastAsia="zh-CN"/>
        </w:rPr>
        <w:t>UE</w:t>
      </w:r>
      <w:r>
        <w:rPr>
          <w:rFonts w:eastAsiaTheme="minorEastAsia"/>
          <w:lang w:val="en-GB" w:eastAsia="zh-CN"/>
        </w:rPr>
        <w:t>’s</w:t>
      </w:r>
      <w:r w:rsidRPr="008B19B6">
        <w:rPr>
          <w:rFonts w:eastAsiaTheme="minorEastAsia"/>
          <w:lang w:val="en-GB" w:eastAsia="zh-CN"/>
        </w:rPr>
        <w:t xml:space="preserve"> dedicated SRS resource is not released after the UE leaving connected mode</w:t>
      </w:r>
      <w:r w:rsidR="00E0542E">
        <w:rPr>
          <w:rFonts w:eastAsiaTheme="minorEastAsia" w:hint="eastAsia"/>
          <w:lang w:val="en-GB" w:eastAsia="zh-CN"/>
        </w:rPr>
        <w:t xml:space="preserve"> </w:t>
      </w:r>
      <w:r w:rsidR="00E0542E">
        <w:rPr>
          <w:rFonts w:eastAsiaTheme="minorEastAsia"/>
          <w:lang w:eastAsia="zh-CN"/>
        </w:rPr>
        <w:t>but still in an area that is valid predefined by network</w:t>
      </w:r>
      <w:r w:rsidRPr="008B19B6">
        <w:rPr>
          <w:rFonts w:eastAsiaTheme="minorEastAsia"/>
          <w:lang w:val="en-GB" w:eastAsia="zh-CN"/>
        </w:rPr>
        <w:t xml:space="preserve">. With this enhancement, an idle or inactive mode UE could transmit dedicated SRS, and then the network could obtain the position of the UE. </w:t>
      </w:r>
    </w:p>
    <w:p w:rsidR="00AF5818" w:rsidRPr="000665A6" w:rsidRDefault="00AF5818" w:rsidP="00AF5818">
      <w:pPr>
        <w:pStyle w:val="a0"/>
        <w:spacing w:line="260" w:lineRule="exact"/>
        <w:rPr>
          <w:rFonts w:eastAsiaTheme="minorEastAsia"/>
          <w:lang w:eastAsia="zh-CN"/>
        </w:rPr>
      </w:pPr>
      <w:r w:rsidRPr="008B19B6">
        <w:rPr>
          <w:rFonts w:eastAsiaTheme="minorEastAsia"/>
          <w:lang w:val="en-GB" w:eastAsia="zh-CN"/>
        </w:rPr>
        <w:t>We think there may be some concerns about this enhancement. The first one is the scalability of the enhancement.  For e</w:t>
      </w:r>
      <w:r w:rsidR="00E0542E">
        <w:rPr>
          <w:rFonts w:eastAsiaTheme="minorEastAsia"/>
          <w:lang w:val="en-GB" w:eastAsia="zh-CN"/>
        </w:rPr>
        <w:t>ach idle or inactive UE requir</w:t>
      </w:r>
      <w:r w:rsidR="00E0542E">
        <w:rPr>
          <w:rFonts w:eastAsiaTheme="minorEastAsia" w:hint="eastAsia"/>
          <w:lang w:val="en-GB" w:eastAsia="zh-CN"/>
        </w:rPr>
        <w:t>ing</w:t>
      </w:r>
      <w:r w:rsidRPr="008B19B6">
        <w:rPr>
          <w:rFonts w:eastAsiaTheme="minorEastAsia"/>
          <w:lang w:val="en-GB" w:eastAsia="zh-CN"/>
        </w:rPr>
        <w:t xml:space="preserve"> positioning, SRS resource needs to be reserve in </w:t>
      </w:r>
      <w:r w:rsidR="00E0542E">
        <w:rPr>
          <w:rFonts w:eastAsiaTheme="minorEastAsia"/>
          <w:lang w:val="en-GB" w:eastAsia="zh-CN"/>
        </w:rPr>
        <w:t>both the camp</w:t>
      </w:r>
      <w:r w:rsidR="00E0542E">
        <w:rPr>
          <w:rFonts w:eastAsiaTheme="minorEastAsia" w:hint="eastAsia"/>
          <w:lang w:val="en-GB" w:eastAsia="zh-CN"/>
        </w:rPr>
        <w:t>ing</w:t>
      </w:r>
      <w:r w:rsidRPr="008B19B6">
        <w:rPr>
          <w:rFonts w:eastAsiaTheme="minorEastAsia"/>
          <w:lang w:val="en-GB" w:eastAsia="zh-CN"/>
        </w:rPr>
        <w:t xml:space="preserve"> and neighbo</w:t>
      </w:r>
      <w:r>
        <w:rPr>
          <w:rFonts w:eastAsiaTheme="minorEastAsia"/>
          <w:lang w:val="en-GB" w:eastAsia="zh-CN"/>
        </w:rPr>
        <w:t>u</w:t>
      </w:r>
      <w:r w:rsidRPr="008B19B6">
        <w:rPr>
          <w:rFonts w:eastAsiaTheme="minorEastAsia"/>
          <w:lang w:val="en-GB" w:eastAsia="zh-CN"/>
        </w:rPr>
        <w:t xml:space="preserve">ring cells. </w:t>
      </w:r>
      <w:r>
        <w:rPr>
          <w:rFonts w:eastAsiaTheme="minorEastAsia"/>
          <w:lang w:val="en-GB" w:eastAsia="zh-CN"/>
        </w:rPr>
        <w:t>Will</w:t>
      </w:r>
      <w:r w:rsidRPr="008B19B6">
        <w:rPr>
          <w:rFonts w:eastAsiaTheme="minorEastAsia"/>
          <w:lang w:val="en-GB" w:eastAsia="zh-CN"/>
        </w:rPr>
        <w:t xml:space="preserve"> th</w:t>
      </w:r>
      <w:r>
        <w:rPr>
          <w:rFonts w:eastAsiaTheme="minorEastAsia"/>
          <w:lang w:val="en-GB" w:eastAsia="zh-CN"/>
        </w:rPr>
        <w:t>is</w:t>
      </w:r>
      <w:r w:rsidRPr="008B19B6">
        <w:rPr>
          <w:rFonts w:eastAsiaTheme="minorEastAsia"/>
          <w:lang w:val="en-GB" w:eastAsia="zh-CN"/>
        </w:rPr>
        <w:t xml:space="preserve"> enhancement lead to a very limited </w:t>
      </w:r>
      <w:bookmarkStart w:id="28" w:name="OLE_LINK40"/>
      <w:bookmarkStart w:id="29" w:name="OLE_LINK41"/>
      <w:r w:rsidRPr="008B19B6">
        <w:rPr>
          <w:rFonts w:eastAsiaTheme="minorEastAsia"/>
          <w:lang w:val="en-GB" w:eastAsia="zh-CN"/>
        </w:rPr>
        <w:t xml:space="preserve">capability </w:t>
      </w:r>
      <w:bookmarkEnd w:id="28"/>
      <w:bookmarkEnd w:id="29"/>
      <w:r w:rsidRPr="008B19B6">
        <w:rPr>
          <w:rFonts w:eastAsiaTheme="minorEastAsia"/>
          <w:lang w:val="en-GB" w:eastAsia="zh-CN"/>
        </w:rPr>
        <w:t xml:space="preserve">for positioning? In our understanding, the number of positioning UE can be supported is related to the period of SRS resource allocated to each UE. </w:t>
      </w:r>
      <w:r w:rsidR="00E04335" w:rsidRPr="008B19B6">
        <w:rPr>
          <w:rFonts w:eastAsiaTheme="minorEastAsia"/>
          <w:lang w:val="en-GB" w:eastAsia="zh-CN"/>
        </w:rPr>
        <w:t>The longer</w:t>
      </w:r>
      <w:r w:rsidR="00E04335">
        <w:rPr>
          <w:rFonts w:eastAsiaTheme="minorEastAsia"/>
          <w:lang w:val="en-GB" w:eastAsia="zh-CN"/>
        </w:rPr>
        <w:t xml:space="preserve"> the</w:t>
      </w:r>
      <w:r w:rsidR="00E04335" w:rsidRPr="008B19B6">
        <w:rPr>
          <w:rFonts w:eastAsiaTheme="minorEastAsia"/>
          <w:lang w:val="en-GB" w:eastAsia="zh-CN"/>
        </w:rPr>
        <w:t xml:space="preserve"> period</w:t>
      </w:r>
      <w:r w:rsidR="00E04335">
        <w:rPr>
          <w:rFonts w:eastAsiaTheme="minorEastAsia"/>
          <w:lang w:val="en-GB" w:eastAsia="zh-CN"/>
        </w:rPr>
        <w:t>icity</w:t>
      </w:r>
      <w:r w:rsidR="00E04335">
        <w:rPr>
          <w:rFonts w:eastAsiaTheme="minorEastAsia" w:hint="eastAsia"/>
          <w:lang w:val="en-GB" w:eastAsia="zh-CN"/>
        </w:rPr>
        <w:t xml:space="preserve"> is</w:t>
      </w:r>
      <w:r w:rsidRPr="008B19B6">
        <w:rPr>
          <w:rFonts w:eastAsiaTheme="minorEastAsia"/>
          <w:lang w:val="en-GB" w:eastAsia="zh-CN"/>
        </w:rPr>
        <w:t xml:space="preserve">, the more UEs can be supported. In some popular applications, the interval between consecutive positioning requests is very long, e.g. 1 minute. Accordingly, the period of positioning SRS resource for each UE can be very long. Therefore, the number of positioning UEs can be supported seems not a big issue. We believe these applications are the main potential motivation for UL positioning in idle and inactive mode. </w:t>
      </w:r>
      <w:r w:rsidR="000665A6">
        <w:rPr>
          <w:rFonts w:eastAsiaTheme="minorEastAsia"/>
          <w:lang w:eastAsia="zh-CN"/>
        </w:rPr>
        <w:t>Maybe there is a possibility that a fixed periodicity can be configured to the UE in IDLE and Inactive mode.</w:t>
      </w:r>
    </w:p>
    <w:p w:rsidR="00AF5818" w:rsidRPr="008B19B6" w:rsidRDefault="0033448B" w:rsidP="00AF5818">
      <w:pPr>
        <w:pStyle w:val="a0"/>
        <w:spacing w:line="260" w:lineRule="exact"/>
        <w:rPr>
          <w:rFonts w:eastAsiaTheme="minorEastAsia"/>
          <w:lang w:val="en-GB" w:eastAsia="zh-CN"/>
        </w:rPr>
      </w:pPr>
      <w:r>
        <w:rPr>
          <w:rFonts w:eastAsiaTheme="minorEastAsia" w:hint="eastAsia"/>
          <w:lang w:eastAsia="zh-CN"/>
        </w:rPr>
        <w:t xml:space="preserve">The second one is </w:t>
      </w:r>
      <w:r w:rsidRPr="00716E3C">
        <w:rPr>
          <w:rFonts w:eastAsiaTheme="minorEastAsia" w:hint="eastAsia"/>
          <w:lang w:eastAsia="zh-CN"/>
        </w:rPr>
        <w:t>i</w:t>
      </w:r>
      <w:r w:rsidRPr="00716E3C">
        <w:rPr>
          <w:rFonts w:eastAsiaTheme="minorEastAsia"/>
          <w:lang w:eastAsia="zh-CN"/>
        </w:rPr>
        <w:t>dle</w:t>
      </w:r>
      <w:r w:rsidRPr="00716E3C">
        <w:rPr>
          <w:rFonts w:eastAsiaTheme="minorEastAsia" w:hint="eastAsia"/>
          <w:lang w:eastAsia="zh-CN"/>
        </w:rPr>
        <w:t xml:space="preserve"> and i</w:t>
      </w:r>
      <w:r w:rsidRPr="00716E3C">
        <w:rPr>
          <w:rFonts w:eastAsiaTheme="minorEastAsia"/>
          <w:lang w:eastAsia="zh-CN"/>
        </w:rPr>
        <w:t>nactive</w:t>
      </w:r>
      <w:r>
        <w:rPr>
          <w:rFonts w:eastAsiaTheme="minorEastAsia" w:hint="eastAsia"/>
          <w:lang w:eastAsia="zh-CN"/>
        </w:rPr>
        <w:t xml:space="preserve"> UE is not </w:t>
      </w:r>
      <w:r w:rsidRPr="00716E3C">
        <w:rPr>
          <w:rFonts w:eastAsiaTheme="minorEastAsia"/>
          <w:lang w:eastAsia="zh-CN"/>
        </w:rPr>
        <w:t>synchroniz</w:t>
      </w:r>
      <w:r w:rsidRPr="00716E3C">
        <w:rPr>
          <w:rFonts w:eastAsiaTheme="minorEastAsia" w:hint="eastAsia"/>
          <w:lang w:eastAsia="zh-CN"/>
        </w:rPr>
        <w:t>ed</w:t>
      </w:r>
      <w:r>
        <w:rPr>
          <w:rFonts w:eastAsiaTheme="minorEastAsia" w:hint="eastAsia"/>
          <w:lang w:eastAsia="zh-CN"/>
        </w:rPr>
        <w:t xml:space="preserve"> in uplink, it may </w:t>
      </w:r>
      <w:r>
        <w:rPr>
          <w:rFonts w:eastAsiaTheme="minorEastAsia"/>
          <w:lang w:eastAsia="zh-CN"/>
        </w:rPr>
        <w:t>cause</w:t>
      </w:r>
      <w:r>
        <w:rPr>
          <w:rFonts w:eastAsiaTheme="minorEastAsia" w:hint="eastAsia"/>
          <w:lang w:eastAsia="zh-CN"/>
        </w:rPr>
        <w:t xml:space="preserve"> interference to other UEs</w:t>
      </w:r>
      <w:r>
        <w:rPr>
          <w:rFonts w:eastAsiaTheme="minorEastAsia"/>
          <w:lang w:eastAsia="zh-CN"/>
        </w:rPr>
        <w:t xml:space="preserve"> which are synchronized in connected mode, </w:t>
      </w:r>
      <w:r>
        <w:rPr>
          <w:rFonts w:eastAsiaTheme="minorEastAsia" w:hint="eastAsia"/>
          <w:lang w:eastAsia="zh-CN"/>
        </w:rPr>
        <w:t>which</w:t>
      </w:r>
      <w:r>
        <w:rPr>
          <w:rFonts w:eastAsiaTheme="minorEastAsia"/>
          <w:lang w:eastAsia="zh-CN"/>
        </w:rPr>
        <w:t xml:space="preserve"> is a limitation to</w:t>
      </w:r>
      <w:r>
        <w:rPr>
          <w:rFonts w:eastAsiaTheme="minorEastAsia" w:hint="eastAsia"/>
          <w:lang w:eastAsia="zh-CN"/>
        </w:rPr>
        <w:t xml:space="preserve"> allow the un</w:t>
      </w:r>
      <w:r w:rsidRPr="00716E3C">
        <w:rPr>
          <w:rFonts w:eastAsiaTheme="minorEastAsia"/>
          <w:lang w:eastAsia="zh-CN"/>
        </w:rPr>
        <w:t>synchron</w:t>
      </w:r>
      <w:r>
        <w:rPr>
          <w:rFonts w:eastAsiaTheme="minorEastAsia" w:hint="eastAsia"/>
          <w:lang w:eastAsia="zh-CN"/>
        </w:rPr>
        <w:t>ized UE sending SRS.</w:t>
      </w:r>
      <w:r w:rsidR="00AF5818" w:rsidRPr="008B19B6">
        <w:rPr>
          <w:rFonts w:eastAsiaTheme="minorEastAsia"/>
          <w:lang w:val="en-GB" w:eastAsia="zh-CN"/>
        </w:rPr>
        <w:t xml:space="preserve"> In our understanding, the positioning SRS is monitored by more than one base station. However, one UE can at most maintain uplink synchronization with one of </w:t>
      </w:r>
      <w:r w:rsidR="00AF5818">
        <w:rPr>
          <w:rFonts w:eastAsiaTheme="minorEastAsia"/>
          <w:lang w:val="en-GB" w:eastAsia="zh-CN"/>
        </w:rPr>
        <w:t xml:space="preserve">the </w:t>
      </w:r>
      <w:r w:rsidR="00AF5818" w:rsidRPr="008B19B6">
        <w:rPr>
          <w:rFonts w:eastAsiaTheme="minorEastAsia"/>
          <w:lang w:val="en-GB" w:eastAsia="zh-CN"/>
        </w:rPr>
        <w:t xml:space="preserve">base stations (i.e. the serving base station of a connected UE). It implies even connected UE </w:t>
      </w:r>
      <w:r w:rsidR="00AF5818">
        <w:rPr>
          <w:rFonts w:eastAsiaTheme="minorEastAsia"/>
          <w:lang w:val="en-GB" w:eastAsia="zh-CN"/>
        </w:rPr>
        <w:t>maybe</w:t>
      </w:r>
      <w:r w:rsidR="00AF5818" w:rsidRPr="008B19B6">
        <w:rPr>
          <w:rFonts w:eastAsiaTheme="minorEastAsia"/>
          <w:lang w:val="en-GB" w:eastAsia="zh-CN"/>
        </w:rPr>
        <w:t xml:space="preserve"> unsynchronized with some </w:t>
      </w:r>
      <w:proofErr w:type="spellStart"/>
      <w:r w:rsidR="00AF5818" w:rsidRPr="008B19B6">
        <w:rPr>
          <w:rFonts w:eastAsiaTheme="minorEastAsia"/>
          <w:lang w:val="en-GB" w:eastAsia="zh-CN"/>
        </w:rPr>
        <w:t>eNBs</w:t>
      </w:r>
      <w:proofErr w:type="spellEnd"/>
      <w:r w:rsidR="00AF5818" w:rsidRPr="008B19B6">
        <w:rPr>
          <w:rFonts w:eastAsiaTheme="minorEastAsia"/>
          <w:lang w:val="en-GB" w:eastAsia="zh-CN"/>
        </w:rPr>
        <w:t xml:space="preserve"> monitoring its positioning SRS according the current LTE </w:t>
      </w:r>
      <w:r w:rsidR="00AF5818">
        <w:rPr>
          <w:rFonts w:eastAsiaTheme="minorEastAsia"/>
          <w:lang w:val="en-GB" w:eastAsia="zh-CN"/>
        </w:rPr>
        <w:t>U</w:t>
      </w:r>
      <w:r w:rsidR="00AF5818" w:rsidRPr="008B19B6">
        <w:rPr>
          <w:rFonts w:eastAsiaTheme="minorEastAsia"/>
          <w:lang w:val="en-GB" w:eastAsia="zh-CN"/>
        </w:rPr>
        <w:t>TDOA design. Hence, uplink un</w:t>
      </w:r>
      <w:r w:rsidR="00AF5818">
        <w:rPr>
          <w:rFonts w:eastAsiaTheme="minorEastAsia" w:hint="eastAsia"/>
          <w:lang w:val="en-GB" w:eastAsia="zh-CN"/>
        </w:rPr>
        <w:t>-</w:t>
      </w:r>
      <w:r w:rsidR="00AF5818" w:rsidRPr="008B19B6">
        <w:rPr>
          <w:rFonts w:eastAsiaTheme="minorEastAsia"/>
          <w:lang w:val="en-GB" w:eastAsia="zh-CN"/>
        </w:rPr>
        <w:t>synchronization seems not a new issue introduced by allowing idle and inactive mode UE to send dedicated positioning SRS.</w:t>
      </w:r>
    </w:p>
    <w:p w:rsidR="00AE0B4B" w:rsidRDefault="00AF5818" w:rsidP="001C5665">
      <w:pPr>
        <w:pStyle w:val="a0"/>
        <w:spacing w:line="260" w:lineRule="exact"/>
        <w:rPr>
          <w:rFonts w:eastAsiaTheme="minorEastAsia"/>
          <w:b/>
          <w:lang w:val="en-GB" w:eastAsia="zh-CN"/>
        </w:rPr>
      </w:pPr>
      <w:bookmarkStart w:id="30" w:name="_Ref1036440"/>
      <w:r w:rsidRPr="008B19B6">
        <w:rPr>
          <w:rFonts w:eastAsiaTheme="minorEastAsia"/>
          <w:b/>
          <w:lang w:val="en-GB" w:eastAsia="zh-CN"/>
        </w:rPr>
        <w:t xml:space="preserve">Proposal </w:t>
      </w:r>
      <w:r w:rsidR="00D37C5A">
        <w:rPr>
          <w:rFonts w:eastAsiaTheme="minorEastAsia" w:hint="eastAsia"/>
          <w:b/>
          <w:lang w:val="en-GB" w:eastAsia="zh-CN"/>
        </w:rPr>
        <w:t>5</w:t>
      </w:r>
      <w:r w:rsidRPr="008B19B6">
        <w:rPr>
          <w:rFonts w:eastAsiaTheme="minorEastAsia"/>
          <w:b/>
          <w:lang w:val="en-GB" w:eastAsia="zh-CN"/>
        </w:rPr>
        <w:t>:</w:t>
      </w:r>
      <w:r w:rsidRPr="008B19B6">
        <w:rPr>
          <w:rFonts w:eastAsiaTheme="minorEastAsia"/>
          <w:b/>
          <w:szCs w:val="20"/>
          <w:lang w:val="en-GB" w:eastAsia="zh-CN"/>
        </w:rPr>
        <w:t xml:space="preserve"> </w:t>
      </w:r>
      <w:r w:rsidRPr="008B19B6">
        <w:rPr>
          <w:rFonts w:eastAsiaTheme="minorEastAsia"/>
          <w:b/>
          <w:lang w:val="en-GB" w:eastAsia="zh-CN"/>
        </w:rPr>
        <w:t xml:space="preserve">To enable UL idle and inactive mode positioning in NR, </w:t>
      </w:r>
      <w:r>
        <w:rPr>
          <w:rFonts w:eastAsiaTheme="minorEastAsia"/>
          <w:b/>
          <w:lang w:val="en-GB" w:eastAsia="zh-CN"/>
        </w:rPr>
        <w:t>a</w:t>
      </w:r>
      <w:r w:rsidRPr="008B19B6">
        <w:rPr>
          <w:rFonts w:eastAsiaTheme="minorEastAsia"/>
          <w:b/>
          <w:lang w:val="en-GB" w:eastAsia="zh-CN"/>
        </w:rPr>
        <w:t xml:space="preserve"> UE needs to keep dedicated UL resource</w:t>
      </w:r>
      <w:r>
        <w:rPr>
          <w:rFonts w:eastAsiaTheme="minorEastAsia"/>
          <w:b/>
          <w:lang w:val="en-GB" w:eastAsia="zh-CN"/>
        </w:rPr>
        <w:t xml:space="preserve"> </w:t>
      </w:r>
      <w:r w:rsidRPr="008B19B6">
        <w:rPr>
          <w:rFonts w:eastAsiaTheme="minorEastAsia"/>
          <w:b/>
          <w:lang w:val="en-GB" w:eastAsia="zh-CN"/>
        </w:rPr>
        <w:t>(e.g. SRS) after leaving connected</w:t>
      </w:r>
      <w:r>
        <w:rPr>
          <w:rFonts w:eastAsiaTheme="minorEastAsia"/>
          <w:b/>
          <w:lang w:val="en-GB" w:eastAsia="zh-CN"/>
        </w:rPr>
        <w:t xml:space="preserve"> mode</w:t>
      </w:r>
      <w:r w:rsidRPr="008B19B6">
        <w:rPr>
          <w:rFonts w:eastAsiaTheme="minorEastAsia"/>
          <w:b/>
          <w:lang w:val="en-GB" w:eastAsia="zh-CN"/>
        </w:rPr>
        <w:t>. With this enhancement, the UE can transmit dedicated UL signal for UL positioning.</w:t>
      </w:r>
      <w:bookmarkEnd w:id="30"/>
      <w:r w:rsidRPr="008B19B6">
        <w:rPr>
          <w:rFonts w:eastAsiaTheme="minorEastAsia"/>
          <w:b/>
          <w:lang w:val="en-GB" w:eastAsia="zh-CN"/>
        </w:rPr>
        <w:t xml:space="preserve"> </w:t>
      </w:r>
      <w:bookmarkEnd w:id="7"/>
      <w:bookmarkEnd w:id="8"/>
      <w:bookmarkEnd w:id="9"/>
      <w:bookmarkEnd w:id="10"/>
      <w:bookmarkEnd w:id="11"/>
      <w:bookmarkEnd w:id="12"/>
      <w:bookmarkEnd w:id="13"/>
      <w:bookmarkEnd w:id="14"/>
      <w:bookmarkEnd w:id="15"/>
      <w:bookmarkEnd w:id="16"/>
      <w:bookmarkEnd w:id="17"/>
    </w:p>
    <w:p w:rsidR="00844293" w:rsidRPr="00844293" w:rsidRDefault="00844293" w:rsidP="001C5665">
      <w:pPr>
        <w:pStyle w:val="a0"/>
        <w:spacing w:line="260" w:lineRule="exact"/>
        <w:rPr>
          <w:rFonts w:eastAsiaTheme="minorEastAsia"/>
          <w:b/>
          <w:lang w:val="en-GB" w:eastAsia="zh-CN"/>
        </w:rPr>
      </w:pPr>
      <w:r w:rsidRPr="008B19B6">
        <w:rPr>
          <w:rFonts w:eastAsiaTheme="minorEastAsia"/>
          <w:b/>
          <w:lang w:val="en-GB" w:eastAsia="zh-CN"/>
        </w:rPr>
        <w:t xml:space="preserve">Proposal </w:t>
      </w:r>
      <w:r>
        <w:rPr>
          <w:rFonts w:eastAsiaTheme="minorEastAsia" w:hint="eastAsia"/>
          <w:b/>
          <w:lang w:val="en-GB" w:eastAsia="zh-CN"/>
        </w:rPr>
        <w:t>6</w:t>
      </w:r>
      <w:r w:rsidRPr="008B19B6">
        <w:rPr>
          <w:rFonts w:eastAsiaTheme="minorEastAsia"/>
          <w:b/>
          <w:lang w:val="en-GB" w:eastAsia="zh-CN"/>
        </w:rPr>
        <w:t>:</w:t>
      </w:r>
      <w:r>
        <w:rPr>
          <w:rFonts w:eastAsiaTheme="minorEastAsia" w:hint="eastAsia"/>
          <w:b/>
          <w:lang w:val="en-GB" w:eastAsia="zh-CN"/>
        </w:rPr>
        <w:t xml:space="preserve"> Adopt the text proposal </w:t>
      </w:r>
      <w:r w:rsidR="006B0BCC">
        <w:rPr>
          <w:rFonts w:eastAsiaTheme="minorEastAsia" w:hint="eastAsia"/>
          <w:b/>
          <w:lang w:eastAsia="zh-CN"/>
        </w:rPr>
        <w:t>for TR38.855</w:t>
      </w:r>
      <w:r>
        <w:rPr>
          <w:rFonts w:eastAsiaTheme="minorEastAsia" w:hint="eastAsia"/>
          <w:b/>
          <w:lang w:val="en-GB" w:eastAsia="zh-CN"/>
        </w:rPr>
        <w:t xml:space="preserve"> on </w:t>
      </w:r>
      <w:r w:rsidRPr="00844293">
        <w:rPr>
          <w:b/>
        </w:rPr>
        <w:t xml:space="preserve">NR based positioning for UEs in RRC-IDLE and/or RRC-INACTIVE </w:t>
      </w:r>
      <w:r>
        <w:rPr>
          <w:rFonts w:eastAsiaTheme="minorEastAsia" w:hint="eastAsia"/>
          <w:b/>
          <w:lang w:eastAsia="zh-CN"/>
        </w:rPr>
        <w:t>mode</w:t>
      </w:r>
      <w:r w:rsidR="006B0BCC">
        <w:rPr>
          <w:rFonts w:eastAsiaTheme="minorEastAsia" w:hint="eastAsia"/>
          <w:b/>
          <w:lang w:eastAsia="zh-CN"/>
        </w:rPr>
        <w:t xml:space="preserve"> </w:t>
      </w:r>
      <w:r w:rsidR="006B0BCC">
        <w:rPr>
          <w:rFonts w:eastAsiaTheme="minorEastAsia" w:hint="eastAsia"/>
          <w:b/>
          <w:lang w:val="en-GB" w:eastAsia="zh-CN"/>
        </w:rPr>
        <w:t xml:space="preserve">in </w:t>
      </w:r>
      <w:r w:rsidR="002B446B">
        <w:rPr>
          <w:rFonts w:eastAsiaTheme="minorEastAsia" w:hint="eastAsia"/>
          <w:b/>
          <w:lang w:val="en-GB" w:eastAsia="zh-CN"/>
        </w:rPr>
        <w:t xml:space="preserve">the </w:t>
      </w:r>
      <w:r w:rsidR="006B0BCC">
        <w:rPr>
          <w:rFonts w:eastAsiaTheme="minorEastAsia" w:hint="eastAsia"/>
          <w:b/>
          <w:lang w:val="en-GB" w:eastAsia="zh-CN"/>
        </w:rPr>
        <w:t>Appendix</w:t>
      </w:r>
      <w:r w:rsidRPr="00844293">
        <w:rPr>
          <w:rFonts w:eastAsiaTheme="minorEastAsia"/>
          <w:b/>
          <w:lang w:val="en-GB" w:eastAsia="zh-CN"/>
        </w:rPr>
        <w:t>.</w:t>
      </w:r>
      <w:r w:rsidRPr="008B19B6">
        <w:rPr>
          <w:rFonts w:eastAsiaTheme="minorEastAsia"/>
          <w:b/>
          <w:lang w:val="en-GB" w:eastAsia="zh-CN"/>
        </w:rPr>
        <w:t xml:space="preserve"> </w:t>
      </w:r>
    </w:p>
    <w:p w:rsidR="00F04983"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8B4764" w:rsidRDefault="000D1D35" w:rsidP="00880F30">
      <w:pPr>
        <w:pStyle w:val="a0"/>
        <w:rPr>
          <w:rFonts w:eastAsia="宋体"/>
          <w:lang w:eastAsia="zh-CN"/>
        </w:rPr>
      </w:pPr>
      <w:r>
        <w:rPr>
          <w:rFonts w:eastAsia="宋体"/>
          <w:lang w:eastAsia="zh-CN"/>
        </w:rPr>
        <w:t>In this contribution,</w:t>
      </w:r>
      <w:r w:rsidR="00EC1EF8">
        <w:rPr>
          <w:rFonts w:eastAsia="宋体" w:hint="eastAsia"/>
          <w:lang w:eastAsia="zh-CN"/>
        </w:rPr>
        <w:t xml:space="preserve"> </w:t>
      </w:r>
      <w:r w:rsidR="00BD5341">
        <w:rPr>
          <w:rFonts w:eastAsia="宋体" w:hint="eastAsia"/>
          <w:lang w:eastAsia="zh-CN"/>
        </w:rPr>
        <w:t xml:space="preserve">we discuss NR </w:t>
      </w:r>
      <w:r w:rsidR="008E2AF6">
        <w:rPr>
          <w:rFonts w:eastAsia="宋体" w:hint="eastAsia"/>
          <w:lang w:eastAsia="zh-CN"/>
        </w:rPr>
        <w:t xml:space="preserve">DL&amp;UL </w:t>
      </w:r>
      <w:r w:rsidR="00BD5341">
        <w:rPr>
          <w:rFonts w:eastAsia="宋体" w:hint="eastAsia"/>
          <w:lang w:eastAsia="zh-CN"/>
        </w:rPr>
        <w:t>positioning techniques with</w:t>
      </w:r>
      <w:r w:rsidR="00BD5341">
        <w:rPr>
          <w:rFonts w:eastAsia="宋体"/>
          <w:lang w:eastAsia="zh-CN"/>
        </w:rPr>
        <w:t xml:space="preserve"> the following proposals:</w:t>
      </w:r>
    </w:p>
    <w:p w:rsidR="00606859" w:rsidRPr="00C916DB" w:rsidRDefault="00606859" w:rsidP="00D37C5A">
      <w:pPr>
        <w:pStyle w:val="a0"/>
        <w:spacing w:line="260" w:lineRule="exact"/>
        <w:rPr>
          <w:rFonts w:eastAsiaTheme="minorEastAsia"/>
          <w:b/>
          <w:lang w:val="en-GB" w:eastAsia="zh-CN"/>
        </w:rPr>
      </w:pPr>
      <w:r w:rsidRPr="00C916DB">
        <w:rPr>
          <w:rFonts w:eastAsiaTheme="minorEastAsia"/>
          <w:b/>
          <w:lang w:val="en-GB" w:eastAsia="zh-CN"/>
        </w:rPr>
        <w:t>P</w:t>
      </w:r>
      <w:r w:rsidR="00D37C5A">
        <w:rPr>
          <w:rFonts w:eastAsiaTheme="minorEastAsia" w:hint="eastAsia"/>
          <w:b/>
          <w:lang w:val="en-GB" w:eastAsia="zh-CN"/>
        </w:rPr>
        <w:t xml:space="preserve">roposal </w:t>
      </w:r>
      <w:r w:rsidRPr="00C916DB">
        <w:rPr>
          <w:rFonts w:eastAsiaTheme="minorEastAsia" w:hint="eastAsia"/>
          <w:b/>
          <w:lang w:val="en-GB" w:eastAsia="zh-CN"/>
        </w:rPr>
        <w:t xml:space="preserve">1: Support UE reporting </w:t>
      </w:r>
      <w:r>
        <w:rPr>
          <w:rFonts w:eastAsiaTheme="minorEastAsia" w:hint="eastAsia"/>
          <w:b/>
          <w:lang w:val="en-GB" w:eastAsia="zh-CN"/>
        </w:rPr>
        <w:t xml:space="preserve">downlink </w:t>
      </w:r>
      <w:r w:rsidRPr="00C916DB">
        <w:rPr>
          <w:rFonts w:eastAsiaTheme="minorEastAsia" w:hint="eastAsia"/>
          <w:b/>
          <w:lang w:val="en-GB" w:eastAsia="zh-CN"/>
        </w:rPr>
        <w:t>AOD and AOA information considering multi-beam mechanism.</w:t>
      </w:r>
    </w:p>
    <w:p w:rsidR="00606859" w:rsidRPr="00C916DB" w:rsidRDefault="00D37C5A" w:rsidP="00D37C5A">
      <w:pPr>
        <w:pStyle w:val="a0"/>
        <w:spacing w:line="260" w:lineRule="exact"/>
        <w:rPr>
          <w:rFonts w:eastAsiaTheme="minorEastAsia"/>
          <w:b/>
          <w:lang w:val="en-GB" w:eastAsia="zh-CN"/>
        </w:rPr>
      </w:pPr>
      <w:r w:rsidRPr="00C916DB">
        <w:rPr>
          <w:rFonts w:eastAsiaTheme="minorEastAsia"/>
          <w:b/>
          <w:lang w:val="en-GB" w:eastAsia="zh-CN"/>
        </w:rPr>
        <w:t xml:space="preserve">Proposal </w:t>
      </w:r>
      <w:r>
        <w:rPr>
          <w:rFonts w:eastAsiaTheme="minorEastAsia"/>
          <w:b/>
          <w:lang w:val="en-GB" w:eastAsia="zh-CN"/>
        </w:rPr>
        <w:t>2</w:t>
      </w:r>
      <w:r w:rsidR="00606859" w:rsidRPr="00C916DB">
        <w:rPr>
          <w:rFonts w:eastAsiaTheme="minorEastAsia" w:hint="eastAsia"/>
          <w:b/>
          <w:lang w:val="en-GB" w:eastAsia="zh-CN"/>
        </w:rPr>
        <w:t xml:space="preserve">: Support NR E-CID techniques based on </w:t>
      </w:r>
      <w:r w:rsidR="009445FF" w:rsidRPr="009445FF">
        <w:rPr>
          <w:rFonts w:eastAsiaTheme="minorEastAsia"/>
          <w:b/>
          <w:lang w:eastAsia="zh-CN"/>
        </w:rPr>
        <w:t>neighboring</w:t>
      </w:r>
      <w:r w:rsidR="00606859" w:rsidRPr="00C916DB">
        <w:rPr>
          <w:rFonts w:eastAsiaTheme="minorEastAsia" w:hint="eastAsia"/>
          <w:b/>
          <w:lang w:val="en-GB" w:eastAsia="zh-CN"/>
        </w:rPr>
        <w:t xml:space="preserve"> cells or TRPs.</w:t>
      </w:r>
    </w:p>
    <w:p w:rsidR="00606859" w:rsidRPr="00C916DB" w:rsidRDefault="00606859" w:rsidP="00D37C5A">
      <w:pPr>
        <w:pStyle w:val="a0"/>
        <w:spacing w:line="260" w:lineRule="exact"/>
        <w:rPr>
          <w:rFonts w:eastAsiaTheme="minorEastAsia"/>
          <w:b/>
          <w:lang w:val="en-GB" w:eastAsia="zh-CN"/>
        </w:rPr>
      </w:pPr>
      <w:r w:rsidRPr="00C916DB">
        <w:rPr>
          <w:rFonts w:eastAsiaTheme="minorEastAsia"/>
          <w:b/>
          <w:lang w:val="en-GB" w:eastAsia="zh-CN"/>
        </w:rPr>
        <w:t>Proposal</w:t>
      </w:r>
      <w:r w:rsidR="00D37C5A">
        <w:rPr>
          <w:rFonts w:eastAsiaTheme="minorEastAsia" w:hint="eastAsia"/>
          <w:b/>
          <w:lang w:val="en-GB" w:eastAsia="zh-CN"/>
        </w:rPr>
        <w:t xml:space="preserve"> 3</w:t>
      </w:r>
      <w:r w:rsidRPr="00C916DB">
        <w:rPr>
          <w:rFonts w:eastAsiaTheme="minorEastAsia"/>
          <w:b/>
          <w:lang w:val="en-GB" w:eastAsia="zh-CN"/>
        </w:rPr>
        <w:t>: RAN</w:t>
      </w:r>
      <w:r>
        <w:rPr>
          <w:rFonts w:eastAsiaTheme="minorEastAsia" w:hint="eastAsia"/>
          <w:b/>
          <w:lang w:val="en-GB" w:eastAsia="zh-CN"/>
        </w:rPr>
        <w:t>1</w:t>
      </w:r>
      <w:r w:rsidRPr="00C916DB">
        <w:rPr>
          <w:rFonts w:eastAsiaTheme="minorEastAsia"/>
          <w:b/>
          <w:lang w:val="en-GB" w:eastAsia="zh-CN"/>
        </w:rPr>
        <w:t xml:space="preserve"> confirms that idle and inactive mode positioning </w:t>
      </w:r>
      <w:r w:rsidR="00A0219B">
        <w:rPr>
          <w:rFonts w:eastAsiaTheme="minorEastAsia" w:hint="eastAsia"/>
          <w:b/>
          <w:lang w:val="en-GB" w:eastAsia="zh-CN"/>
        </w:rPr>
        <w:t>is</w:t>
      </w:r>
      <w:r w:rsidR="006A4A46">
        <w:rPr>
          <w:rFonts w:eastAsiaTheme="minorEastAsia"/>
          <w:b/>
          <w:lang w:val="en-GB" w:eastAsia="zh-CN"/>
        </w:rPr>
        <w:t xml:space="preserve"> beneficial for</w:t>
      </w:r>
      <w:r w:rsidRPr="00C916DB">
        <w:rPr>
          <w:rFonts w:eastAsiaTheme="minorEastAsia"/>
          <w:b/>
          <w:lang w:val="en-GB" w:eastAsia="zh-CN"/>
        </w:rPr>
        <w:t xml:space="preserve"> the UE power consumption and the signalling overhead.</w:t>
      </w:r>
    </w:p>
    <w:p w:rsidR="00606859" w:rsidRDefault="00606859" w:rsidP="00D37C5A">
      <w:pPr>
        <w:pStyle w:val="a0"/>
        <w:spacing w:line="260" w:lineRule="exact"/>
        <w:rPr>
          <w:rFonts w:eastAsiaTheme="minorEastAsia"/>
          <w:b/>
          <w:lang w:val="en-GB" w:eastAsia="zh-CN"/>
        </w:rPr>
      </w:pPr>
      <w:r w:rsidRPr="00C916DB">
        <w:rPr>
          <w:rFonts w:eastAsiaTheme="minorEastAsia"/>
          <w:b/>
          <w:lang w:val="en-GB" w:eastAsia="zh-CN"/>
        </w:rPr>
        <w:t xml:space="preserve">Proposal </w:t>
      </w:r>
      <w:r w:rsidR="00D37C5A">
        <w:rPr>
          <w:rFonts w:eastAsiaTheme="minorEastAsia" w:hint="eastAsia"/>
          <w:b/>
          <w:lang w:val="en-GB" w:eastAsia="zh-CN"/>
        </w:rPr>
        <w:t>4</w:t>
      </w:r>
      <w:r w:rsidRPr="00C916DB">
        <w:rPr>
          <w:rFonts w:eastAsiaTheme="minorEastAsia"/>
          <w:b/>
          <w:lang w:val="en-GB" w:eastAsia="zh-CN"/>
        </w:rPr>
        <w:t>: To enable DL idle and inactive mode positioning in NR, the following mechanisms could be considered: broadcast</w:t>
      </w:r>
      <w:r>
        <w:rPr>
          <w:rFonts w:eastAsiaTheme="minorEastAsia" w:hint="eastAsia"/>
          <w:b/>
          <w:lang w:val="en-GB" w:eastAsia="zh-CN"/>
        </w:rPr>
        <w:t>ing</w:t>
      </w:r>
      <w:r w:rsidRPr="00C916DB">
        <w:rPr>
          <w:rFonts w:eastAsiaTheme="minorEastAsia"/>
          <w:b/>
          <w:lang w:val="en-GB" w:eastAsia="zh-CN"/>
        </w:rPr>
        <w:t xml:space="preserve"> the assistance data for positioning, perform</w:t>
      </w:r>
      <w:r>
        <w:rPr>
          <w:rFonts w:eastAsiaTheme="minorEastAsia" w:hint="eastAsia"/>
          <w:b/>
          <w:lang w:val="en-GB" w:eastAsia="zh-CN"/>
        </w:rPr>
        <w:t>ing</w:t>
      </w:r>
      <w:r w:rsidRPr="00C916DB">
        <w:rPr>
          <w:rFonts w:eastAsiaTheme="minorEastAsia"/>
          <w:b/>
          <w:lang w:val="en-GB" w:eastAsia="zh-CN"/>
        </w:rPr>
        <w:t xml:space="preserve"> positioning measurement in idle and inactive mode, and report</w:t>
      </w:r>
      <w:r>
        <w:rPr>
          <w:rFonts w:eastAsiaTheme="minorEastAsia" w:hint="eastAsia"/>
          <w:b/>
          <w:lang w:val="en-GB" w:eastAsia="zh-CN"/>
        </w:rPr>
        <w:t>ing</w:t>
      </w:r>
      <w:r w:rsidRPr="00C916DB">
        <w:rPr>
          <w:rFonts w:eastAsiaTheme="minorEastAsia"/>
          <w:b/>
          <w:lang w:val="en-GB" w:eastAsia="zh-CN"/>
        </w:rPr>
        <w:t xml:space="preserve"> measurement results via </w:t>
      </w:r>
      <w:r>
        <w:rPr>
          <w:rFonts w:eastAsiaTheme="minorEastAsia" w:hint="eastAsia"/>
          <w:b/>
          <w:lang w:val="en-GB" w:eastAsia="zh-CN"/>
        </w:rPr>
        <w:t xml:space="preserve">mechanism like </w:t>
      </w:r>
      <w:r w:rsidRPr="00C916DB">
        <w:rPr>
          <w:rFonts w:eastAsiaTheme="minorEastAsia"/>
          <w:b/>
          <w:lang w:val="en-GB" w:eastAsia="zh-CN"/>
        </w:rPr>
        <w:t>early data transmission</w:t>
      </w:r>
      <w:r>
        <w:rPr>
          <w:rFonts w:eastAsiaTheme="minorEastAsia" w:hint="eastAsia"/>
          <w:b/>
          <w:lang w:val="en-GB" w:eastAsia="zh-CN"/>
        </w:rPr>
        <w:t>.</w:t>
      </w:r>
    </w:p>
    <w:p w:rsidR="00606859" w:rsidRDefault="00606859" w:rsidP="00D37C5A">
      <w:pPr>
        <w:pStyle w:val="a0"/>
        <w:spacing w:line="260" w:lineRule="exact"/>
        <w:rPr>
          <w:rFonts w:eastAsiaTheme="minorEastAsia"/>
          <w:b/>
          <w:lang w:val="en-GB" w:eastAsia="zh-CN"/>
        </w:rPr>
      </w:pPr>
      <w:r w:rsidRPr="008B19B6">
        <w:rPr>
          <w:rFonts w:eastAsiaTheme="minorEastAsia"/>
          <w:b/>
          <w:lang w:val="en-GB" w:eastAsia="zh-CN"/>
        </w:rPr>
        <w:t xml:space="preserve">Proposal </w:t>
      </w:r>
      <w:r w:rsidR="00D37C5A">
        <w:rPr>
          <w:rFonts w:eastAsiaTheme="minorEastAsia" w:hint="eastAsia"/>
          <w:b/>
          <w:lang w:val="en-GB" w:eastAsia="zh-CN"/>
        </w:rPr>
        <w:t>5</w:t>
      </w:r>
      <w:r w:rsidRPr="008B19B6">
        <w:rPr>
          <w:rFonts w:eastAsiaTheme="minorEastAsia"/>
          <w:b/>
          <w:lang w:val="en-GB" w:eastAsia="zh-CN"/>
        </w:rPr>
        <w:t>:</w:t>
      </w:r>
      <w:r w:rsidRPr="008B19B6">
        <w:rPr>
          <w:rFonts w:eastAsiaTheme="minorEastAsia"/>
          <w:b/>
          <w:szCs w:val="20"/>
          <w:lang w:val="en-GB" w:eastAsia="zh-CN"/>
        </w:rPr>
        <w:t xml:space="preserve"> </w:t>
      </w:r>
      <w:r w:rsidRPr="008B19B6">
        <w:rPr>
          <w:rFonts w:eastAsiaTheme="minorEastAsia"/>
          <w:b/>
          <w:lang w:val="en-GB" w:eastAsia="zh-CN"/>
        </w:rPr>
        <w:t xml:space="preserve">To enable UL idle and inactive mode positioning in NR, </w:t>
      </w:r>
      <w:r>
        <w:rPr>
          <w:rFonts w:eastAsiaTheme="minorEastAsia"/>
          <w:b/>
          <w:lang w:val="en-GB" w:eastAsia="zh-CN"/>
        </w:rPr>
        <w:t>a</w:t>
      </w:r>
      <w:r w:rsidRPr="008B19B6">
        <w:rPr>
          <w:rFonts w:eastAsiaTheme="minorEastAsia"/>
          <w:b/>
          <w:lang w:val="en-GB" w:eastAsia="zh-CN"/>
        </w:rPr>
        <w:t xml:space="preserve"> UE needs to keep dedicated UL resource</w:t>
      </w:r>
      <w:r>
        <w:rPr>
          <w:rFonts w:eastAsiaTheme="minorEastAsia"/>
          <w:b/>
          <w:lang w:val="en-GB" w:eastAsia="zh-CN"/>
        </w:rPr>
        <w:t xml:space="preserve"> </w:t>
      </w:r>
      <w:r w:rsidRPr="008B19B6">
        <w:rPr>
          <w:rFonts w:eastAsiaTheme="minorEastAsia"/>
          <w:b/>
          <w:lang w:val="en-GB" w:eastAsia="zh-CN"/>
        </w:rPr>
        <w:t>(e.g. SRS) after leaving connected</w:t>
      </w:r>
      <w:r>
        <w:rPr>
          <w:rFonts w:eastAsiaTheme="minorEastAsia"/>
          <w:b/>
          <w:lang w:val="en-GB" w:eastAsia="zh-CN"/>
        </w:rPr>
        <w:t xml:space="preserve"> mode</w:t>
      </w:r>
      <w:r w:rsidRPr="008B19B6">
        <w:rPr>
          <w:rFonts w:eastAsiaTheme="minorEastAsia"/>
          <w:b/>
          <w:lang w:val="en-GB" w:eastAsia="zh-CN"/>
        </w:rPr>
        <w:t xml:space="preserve">. With this enhancement, the UE can transmit dedicated UL signal for UL positioning. </w:t>
      </w:r>
    </w:p>
    <w:p w:rsidR="006524AF" w:rsidRPr="006524AF" w:rsidRDefault="006524AF" w:rsidP="00D37C5A">
      <w:pPr>
        <w:pStyle w:val="a0"/>
        <w:spacing w:line="260" w:lineRule="exact"/>
        <w:rPr>
          <w:rFonts w:eastAsiaTheme="minorEastAsia"/>
          <w:b/>
          <w:lang w:val="en-GB" w:eastAsia="zh-CN"/>
        </w:rPr>
      </w:pPr>
      <w:r w:rsidRPr="008B19B6">
        <w:rPr>
          <w:rFonts w:eastAsiaTheme="minorEastAsia"/>
          <w:b/>
          <w:lang w:val="en-GB" w:eastAsia="zh-CN"/>
        </w:rPr>
        <w:t xml:space="preserve">Proposal </w:t>
      </w:r>
      <w:r>
        <w:rPr>
          <w:rFonts w:eastAsiaTheme="minorEastAsia" w:hint="eastAsia"/>
          <w:b/>
          <w:lang w:val="en-GB" w:eastAsia="zh-CN"/>
        </w:rPr>
        <w:t>6</w:t>
      </w:r>
      <w:r w:rsidRPr="008B19B6">
        <w:rPr>
          <w:rFonts w:eastAsiaTheme="minorEastAsia"/>
          <w:b/>
          <w:lang w:val="en-GB" w:eastAsia="zh-CN"/>
        </w:rPr>
        <w:t>:</w:t>
      </w:r>
      <w:r>
        <w:rPr>
          <w:rFonts w:eastAsiaTheme="minorEastAsia" w:hint="eastAsia"/>
          <w:b/>
          <w:lang w:val="en-GB" w:eastAsia="zh-CN"/>
        </w:rPr>
        <w:t xml:space="preserve"> Adopt the text proposal</w:t>
      </w:r>
      <w:r w:rsidR="006B0BCC">
        <w:rPr>
          <w:rFonts w:eastAsiaTheme="minorEastAsia" w:hint="eastAsia"/>
          <w:b/>
          <w:lang w:val="en-GB" w:eastAsia="zh-CN"/>
        </w:rPr>
        <w:t xml:space="preserve"> </w:t>
      </w:r>
      <w:r w:rsidR="006B0BCC">
        <w:rPr>
          <w:rFonts w:eastAsiaTheme="minorEastAsia" w:hint="eastAsia"/>
          <w:b/>
          <w:lang w:eastAsia="zh-CN"/>
        </w:rPr>
        <w:t>for TR38.855</w:t>
      </w:r>
      <w:r>
        <w:rPr>
          <w:rFonts w:eastAsiaTheme="minorEastAsia" w:hint="eastAsia"/>
          <w:b/>
          <w:lang w:val="en-GB" w:eastAsia="zh-CN"/>
        </w:rPr>
        <w:t xml:space="preserve"> on </w:t>
      </w:r>
      <w:r w:rsidRPr="00844293">
        <w:rPr>
          <w:b/>
        </w:rPr>
        <w:t xml:space="preserve">NR based positioning for UEs in RRC-IDLE and/or RRC-INACTIVE </w:t>
      </w:r>
      <w:r>
        <w:rPr>
          <w:rFonts w:eastAsiaTheme="minorEastAsia" w:hint="eastAsia"/>
          <w:b/>
          <w:lang w:eastAsia="zh-CN"/>
        </w:rPr>
        <w:t>mode</w:t>
      </w:r>
      <w:r w:rsidR="006B0BCC">
        <w:rPr>
          <w:rFonts w:eastAsiaTheme="minorEastAsia" w:hint="eastAsia"/>
          <w:b/>
          <w:lang w:val="en-GB" w:eastAsia="zh-CN"/>
        </w:rPr>
        <w:t xml:space="preserve"> in </w:t>
      </w:r>
      <w:r w:rsidR="002B446B">
        <w:rPr>
          <w:rFonts w:eastAsiaTheme="minorEastAsia"/>
          <w:b/>
          <w:lang w:val="en-GB" w:eastAsia="zh-CN"/>
        </w:rPr>
        <w:t xml:space="preserve">the </w:t>
      </w:r>
      <w:bookmarkStart w:id="31" w:name="_GoBack"/>
      <w:bookmarkEnd w:id="31"/>
      <w:r w:rsidR="006B0BCC">
        <w:rPr>
          <w:rFonts w:eastAsiaTheme="minorEastAsia" w:hint="eastAsia"/>
          <w:b/>
          <w:lang w:val="en-GB" w:eastAsia="zh-CN"/>
        </w:rPr>
        <w:t>Appendix.</w:t>
      </w:r>
    </w:p>
    <w:p w:rsidR="00CE1BCB" w:rsidRPr="00CE1BCB" w:rsidRDefault="009445FF"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sidRPr="009445FF">
        <w:rPr>
          <w:rFonts w:cs="Times New Roman"/>
          <w:b w:val="0"/>
          <w:bCs w:val="0"/>
          <w:kern w:val="0"/>
          <w:sz w:val="36"/>
          <w:szCs w:val="20"/>
        </w:rPr>
        <w:lastRenderedPageBreak/>
        <w:t>References</w:t>
      </w:r>
    </w:p>
    <w:bookmarkEnd w:id="3"/>
    <w:bookmarkEnd w:id="4"/>
    <w:p w:rsidR="00CA0F06" w:rsidRPr="0022428B" w:rsidRDefault="0022428B" w:rsidP="0022428B">
      <w:pPr>
        <w:pStyle w:val="a0"/>
        <w:numPr>
          <w:ilvl w:val="0"/>
          <w:numId w:val="5"/>
        </w:numPr>
        <w:rPr>
          <w:rFonts w:eastAsia="宋体"/>
          <w:bCs/>
          <w:lang w:eastAsia="zh-CN"/>
        </w:rPr>
      </w:pPr>
      <w:r w:rsidRPr="006A0176">
        <w:rPr>
          <w:rFonts w:eastAsia="宋体"/>
          <w:bCs/>
          <w:lang w:eastAsia="zh-CN"/>
        </w:rPr>
        <w:t>RAN1 Chairman’s Notes</w:t>
      </w:r>
      <w:r>
        <w:rPr>
          <w:rFonts w:eastAsia="宋体" w:hint="eastAsia"/>
          <w:bCs/>
          <w:lang w:eastAsia="zh-CN"/>
        </w:rPr>
        <w:t xml:space="preserve"> #AH1901</w:t>
      </w:r>
      <w:r w:rsidRPr="006A0176">
        <w:rPr>
          <w:rFonts w:eastAsia="宋体" w:hint="eastAsia"/>
          <w:bCs/>
          <w:lang w:eastAsia="zh-CN"/>
        </w:rPr>
        <w:t xml:space="preserve">, </w:t>
      </w:r>
      <w:r w:rsidRPr="00C54603">
        <w:rPr>
          <w:rFonts w:eastAsia="宋体"/>
          <w:bCs/>
          <w:lang w:eastAsia="zh-CN"/>
        </w:rPr>
        <w:t>Taipei, 21</w:t>
      </w:r>
      <w:r w:rsidRPr="00C54603">
        <w:rPr>
          <w:rFonts w:eastAsia="宋体"/>
          <w:bCs/>
          <w:vertAlign w:val="superscript"/>
          <w:lang w:eastAsia="zh-CN"/>
        </w:rPr>
        <w:t>st</w:t>
      </w:r>
      <w:r w:rsidRPr="00C54603">
        <w:rPr>
          <w:rFonts w:eastAsia="宋体"/>
          <w:bCs/>
          <w:lang w:eastAsia="zh-CN"/>
        </w:rPr>
        <w:t xml:space="preserve"> – 25</w:t>
      </w:r>
      <w:r w:rsidRPr="00C54603">
        <w:rPr>
          <w:rFonts w:eastAsia="宋体"/>
          <w:bCs/>
          <w:vertAlign w:val="superscript"/>
          <w:lang w:eastAsia="zh-CN"/>
        </w:rPr>
        <w:t>th</w:t>
      </w:r>
      <w:r w:rsidRPr="00C54603">
        <w:rPr>
          <w:rFonts w:eastAsia="宋体"/>
          <w:bCs/>
          <w:lang w:eastAsia="zh-CN"/>
        </w:rPr>
        <w:t xml:space="preserve"> January, 2019</w:t>
      </w:r>
    </w:p>
    <w:p w:rsidR="00945D41" w:rsidRDefault="00945D41" w:rsidP="00945D41">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2"/>
          <w:szCs w:val="20"/>
          <w:lang w:val="fr-FR"/>
        </w:rPr>
      </w:pPr>
      <w:r>
        <w:rPr>
          <w:rFonts w:cs="Times New Roman" w:hint="eastAsia"/>
          <w:b w:val="0"/>
          <w:bCs w:val="0"/>
          <w:kern w:val="0"/>
          <w:sz w:val="36"/>
          <w:szCs w:val="20"/>
          <w:lang w:val="fr-FR"/>
        </w:rPr>
        <w:t>Appendix</w:t>
      </w:r>
      <w:r>
        <w:rPr>
          <w:rFonts w:cs="Times New Roman"/>
          <w:b w:val="0"/>
          <w:bCs w:val="0"/>
          <w:kern w:val="0"/>
          <w:sz w:val="36"/>
          <w:szCs w:val="20"/>
          <w:lang w:val="fr-FR"/>
        </w:rPr>
        <w:t> </w:t>
      </w:r>
      <w:r>
        <w:rPr>
          <w:rFonts w:cs="Times New Roman" w:hint="eastAsia"/>
          <w:b w:val="0"/>
          <w:bCs w:val="0"/>
          <w:kern w:val="0"/>
          <w:sz w:val="36"/>
          <w:szCs w:val="20"/>
          <w:lang w:val="fr-FR"/>
        </w:rPr>
        <w:t>:</w:t>
      </w:r>
      <w:r w:rsidRPr="00135236">
        <w:rPr>
          <w:rFonts w:cs="Times New Roman" w:hint="eastAsia"/>
          <w:b w:val="0"/>
          <w:bCs w:val="0"/>
          <w:kern w:val="0"/>
          <w:sz w:val="32"/>
          <w:szCs w:val="20"/>
          <w:lang w:val="fr-FR"/>
        </w:rPr>
        <w:t xml:space="preserve">Text Proposal for </w:t>
      </w:r>
      <w:r w:rsidR="00135236">
        <w:rPr>
          <w:rFonts w:cs="Times New Roman" w:hint="eastAsia"/>
          <w:b w:val="0"/>
          <w:bCs w:val="0"/>
          <w:kern w:val="0"/>
          <w:sz w:val="32"/>
          <w:szCs w:val="20"/>
          <w:lang w:val="fr-FR"/>
        </w:rPr>
        <w:t>TR38.855</w:t>
      </w:r>
    </w:p>
    <w:p w:rsidR="00135236" w:rsidRDefault="00135236" w:rsidP="00135236">
      <w:pPr>
        <w:pStyle w:val="3"/>
        <w:rPr>
          <w:rFonts w:eastAsiaTheme="minorEastAsia"/>
          <w:lang w:eastAsia="zh-CN"/>
        </w:rPr>
      </w:pPr>
      <w:bookmarkStart w:id="32" w:name="_Toc533023406"/>
      <w:r w:rsidRPr="00583506">
        <w:t>7.1.3</w:t>
      </w:r>
      <w:r>
        <w:tab/>
      </w:r>
      <w:r w:rsidRPr="00583506">
        <w:t xml:space="preserve">Downlink and </w:t>
      </w:r>
      <w:r>
        <w:t>u</w:t>
      </w:r>
      <w:r w:rsidRPr="00583506">
        <w:t xml:space="preserve">plink </w:t>
      </w:r>
      <w:r>
        <w:t>b</w:t>
      </w:r>
      <w:r w:rsidRPr="00583506">
        <w:t xml:space="preserve">ased </w:t>
      </w:r>
      <w:r>
        <w:t>s</w:t>
      </w:r>
      <w:r w:rsidRPr="00583506">
        <w:t>olutions</w:t>
      </w:r>
      <w:bookmarkEnd w:id="32"/>
    </w:p>
    <w:p w:rsidR="00135236" w:rsidRPr="00135236" w:rsidRDefault="00135236" w:rsidP="00135236">
      <w:pPr>
        <w:spacing w:after="200" w:line="276" w:lineRule="auto"/>
        <w:rPr>
          <w:rFonts w:ascii="Calibri" w:eastAsiaTheme="minorEastAsia" w:hAnsi="Calibri" w:cs="Arial"/>
          <w:sz w:val="22"/>
          <w:szCs w:val="22"/>
          <w:lang w:eastAsia="zh-CN"/>
        </w:rPr>
      </w:pPr>
      <w:r w:rsidRPr="00E43CD3">
        <w:rPr>
          <w:rFonts w:ascii="Calibri" w:eastAsia="游明朝" w:hAnsi="Calibri" w:cs="Arial"/>
          <w:sz w:val="22"/>
          <w:szCs w:val="22"/>
          <w:lang w:eastAsia="zh-CN"/>
        </w:rPr>
        <w:t>--------------------- Start TP ------------------------------</w:t>
      </w:r>
    </w:p>
    <w:p w:rsidR="00135236" w:rsidRPr="00135236" w:rsidRDefault="00135236" w:rsidP="00135236">
      <w:pPr>
        <w:pStyle w:val="3"/>
        <w:rPr>
          <w:sz w:val="24"/>
          <w:szCs w:val="24"/>
        </w:rPr>
      </w:pPr>
      <w:r w:rsidRPr="00583506">
        <w:t>7.1.3</w:t>
      </w:r>
      <w:r>
        <w:rPr>
          <w:rFonts w:eastAsiaTheme="minorEastAsia" w:hint="eastAsia"/>
          <w:lang w:eastAsia="zh-CN"/>
        </w:rPr>
        <w:t>.x</w:t>
      </w:r>
      <w:r>
        <w:tab/>
      </w:r>
      <w:r w:rsidRPr="00135236">
        <w:rPr>
          <w:rFonts w:eastAsiaTheme="minorEastAsia" w:hint="eastAsia"/>
          <w:bCs w:val="0"/>
          <w:sz w:val="24"/>
          <w:szCs w:val="24"/>
          <w:lang w:val="fr-FR" w:eastAsia="zh-CN"/>
        </w:rPr>
        <w:t>P</w:t>
      </w:r>
      <w:r w:rsidRPr="00135236">
        <w:rPr>
          <w:rFonts w:hint="eastAsia"/>
          <w:bCs w:val="0"/>
          <w:sz w:val="24"/>
          <w:szCs w:val="24"/>
          <w:lang w:val="fr-FR"/>
        </w:rPr>
        <w:t xml:space="preserve">ositioning in </w:t>
      </w:r>
      <w:r w:rsidRPr="00135236">
        <w:rPr>
          <w:rFonts w:eastAsiaTheme="minorEastAsia" w:hint="eastAsia"/>
          <w:sz w:val="24"/>
          <w:szCs w:val="24"/>
          <w:lang w:eastAsia="zh-CN"/>
        </w:rPr>
        <w:t xml:space="preserve">RRC-IDLE and/or RRC-INACTIVE </w:t>
      </w:r>
      <w:r w:rsidR="002608FB">
        <w:rPr>
          <w:rFonts w:eastAsiaTheme="minorEastAsia" w:hint="eastAsia"/>
          <w:sz w:val="24"/>
          <w:szCs w:val="24"/>
          <w:lang w:eastAsia="zh-CN"/>
        </w:rPr>
        <w:t>mode</w:t>
      </w:r>
    </w:p>
    <w:p w:rsidR="00135236" w:rsidRPr="00135236" w:rsidRDefault="00135236" w:rsidP="00135236">
      <w:pPr>
        <w:pStyle w:val="3"/>
        <w:rPr>
          <w:b w:val="0"/>
          <w:sz w:val="24"/>
          <w:szCs w:val="24"/>
        </w:rPr>
      </w:pPr>
      <w:r w:rsidRPr="00135236">
        <w:rPr>
          <w:b w:val="0"/>
        </w:rPr>
        <w:t>7.1.3</w:t>
      </w:r>
      <w:r w:rsidRPr="00135236">
        <w:rPr>
          <w:rFonts w:eastAsiaTheme="minorEastAsia" w:hint="eastAsia"/>
          <w:b w:val="0"/>
          <w:lang w:eastAsia="zh-CN"/>
        </w:rPr>
        <w:t>.x.1</w:t>
      </w:r>
      <w:r w:rsidRPr="00135236">
        <w:rPr>
          <w:b w:val="0"/>
        </w:rPr>
        <w:tab/>
      </w:r>
      <w:r>
        <w:rPr>
          <w:rFonts w:eastAsiaTheme="minorEastAsia" w:hint="eastAsia"/>
          <w:b w:val="0"/>
          <w:lang w:eastAsia="zh-CN"/>
        </w:rPr>
        <w:t xml:space="preserve">Scenarios and </w:t>
      </w:r>
      <w:r>
        <w:rPr>
          <w:rFonts w:eastAsiaTheme="minorEastAsia" w:hint="eastAsia"/>
          <w:b w:val="0"/>
          <w:lang w:val="en-GB" w:eastAsia="zh-CN"/>
        </w:rPr>
        <w:t>b</w:t>
      </w:r>
      <w:r w:rsidRPr="00135236">
        <w:rPr>
          <w:b w:val="0"/>
          <w:lang w:val="en-GB" w:eastAsia="zh-CN"/>
        </w:rPr>
        <w:t>enefit</w:t>
      </w:r>
      <w:r>
        <w:rPr>
          <w:rFonts w:eastAsiaTheme="minorEastAsia" w:hint="eastAsia"/>
          <w:b w:val="0"/>
          <w:lang w:val="en-GB" w:eastAsia="zh-CN"/>
        </w:rPr>
        <w:t>s</w:t>
      </w:r>
      <w:r w:rsidRPr="00135236">
        <w:rPr>
          <w:b w:val="0"/>
          <w:lang w:val="en-GB" w:eastAsia="zh-CN"/>
        </w:rPr>
        <w:t xml:space="preserve"> of idle and</w:t>
      </w:r>
      <w:r w:rsidR="002608FB">
        <w:rPr>
          <w:rFonts w:eastAsiaTheme="minorEastAsia" w:hint="eastAsia"/>
          <w:b w:val="0"/>
          <w:lang w:val="en-GB" w:eastAsia="zh-CN"/>
        </w:rPr>
        <w:t>/or</w:t>
      </w:r>
      <w:r w:rsidRPr="00135236">
        <w:rPr>
          <w:b w:val="0"/>
          <w:lang w:val="en-GB" w:eastAsia="zh-CN"/>
        </w:rPr>
        <w:t xml:space="preserve"> inactive mode positioning</w:t>
      </w:r>
    </w:p>
    <w:p w:rsidR="00135236" w:rsidRPr="008B19B6" w:rsidRDefault="006A4A46" w:rsidP="00135236">
      <w:pPr>
        <w:pStyle w:val="a0"/>
        <w:spacing w:line="260" w:lineRule="exact"/>
        <w:rPr>
          <w:rFonts w:eastAsiaTheme="minorEastAsia"/>
          <w:lang w:val="en-GB" w:eastAsia="zh-CN"/>
        </w:rPr>
      </w:pPr>
      <w:r w:rsidRPr="008B19B6">
        <w:rPr>
          <w:rFonts w:eastAsiaTheme="minorEastAsia"/>
          <w:lang w:val="en-GB" w:eastAsia="zh-CN"/>
        </w:rPr>
        <w:t xml:space="preserve">Nowadays, the applications which provide trajectory tracking functions are widely used for childcare, </w:t>
      </w:r>
      <w:hyperlink r:id="rId9" w:tgtFrame="_blank" w:history="1">
        <w:r w:rsidRPr="008B19B6">
          <w:rPr>
            <w:rFonts w:eastAsiaTheme="minorEastAsia"/>
            <w:lang w:val="en-GB" w:eastAsia="zh-CN"/>
          </w:rPr>
          <w:t>vehicle monitoring</w:t>
        </w:r>
      </w:hyperlink>
      <w:r w:rsidRPr="008B19B6">
        <w:rPr>
          <w:rFonts w:eastAsiaTheme="minorEastAsia"/>
          <w:lang w:val="en-GB" w:eastAsia="zh-CN"/>
        </w:rPr>
        <w:t xml:space="preserve">, etc. These applications require periodic positioning. </w:t>
      </w:r>
      <w:r>
        <w:rPr>
          <w:rFonts w:eastAsiaTheme="minorEastAsia"/>
          <w:lang w:val="en-GB" w:eastAsia="zh-CN"/>
        </w:rPr>
        <w:t xml:space="preserve">Without idle and inactive mode positioning, </w:t>
      </w:r>
      <w:r w:rsidR="00135236" w:rsidRPr="008B19B6">
        <w:rPr>
          <w:rFonts w:eastAsiaTheme="minorEastAsia"/>
          <w:lang w:val="en-GB" w:eastAsia="zh-CN"/>
        </w:rPr>
        <w:t xml:space="preserve">UE has to enter connected state whenever positioning is required; even when there is no other data to transmit between the </w:t>
      </w:r>
      <w:proofErr w:type="spellStart"/>
      <w:r>
        <w:rPr>
          <w:rFonts w:eastAsiaTheme="minorEastAsia"/>
          <w:lang w:val="en-GB" w:eastAsia="zh-CN"/>
        </w:rPr>
        <w:t>g</w:t>
      </w:r>
      <w:r w:rsidRPr="008B19B6">
        <w:rPr>
          <w:rFonts w:eastAsiaTheme="minorEastAsia"/>
          <w:lang w:val="en-GB" w:eastAsia="zh-CN"/>
        </w:rPr>
        <w:t>NB</w:t>
      </w:r>
      <w:proofErr w:type="spellEnd"/>
      <w:r w:rsidRPr="008B19B6">
        <w:rPr>
          <w:rFonts w:eastAsiaTheme="minorEastAsia"/>
          <w:lang w:val="en-GB" w:eastAsia="zh-CN"/>
        </w:rPr>
        <w:t xml:space="preserve"> </w:t>
      </w:r>
      <w:r w:rsidR="00135236" w:rsidRPr="008B19B6">
        <w:rPr>
          <w:rFonts w:eastAsiaTheme="minorEastAsia"/>
          <w:lang w:val="en-GB" w:eastAsia="zh-CN"/>
        </w:rPr>
        <w:t xml:space="preserve">and the UE. The mechanism is costly in terms of UE power consumption. </w:t>
      </w:r>
      <w:r w:rsidR="00F71830">
        <w:rPr>
          <w:rFonts w:eastAsiaTheme="minorEastAsia"/>
          <w:lang w:val="en-GB" w:eastAsia="zh-CN"/>
        </w:rPr>
        <w:t>Furthermore,</w:t>
      </w:r>
      <w:r w:rsidR="00135236" w:rsidRPr="008B19B6">
        <w:rPr>
          <w:rFonts w:eastAsiaTheme="minorEastAsia"/>
          <w:lang w:val="en-GB" w:eastAsia="zh-CN"/>
        </w:rPr>
        <w:t xml:space="preserve"> </w:t>
      </w:r>
      <w:r w:rsidR="00F71830">
        <w:rPr>
          <w:rFonts w:eastAsiaTheme="minorEastAsia"/>
          <w:lang w:val="en-GB" w:eastAsia="zh-CN"/>
        </w:rPr>
        <w:t xml:space="preserve">the continuous </w:t>
      </w:r>
      <w:r w:rsidR="00135236" w:rsidRPr="008B19B6">
        <w:rPr>
          <w:rFonts w:eastAsiaTheme="minorEastAsia"/>
          <w:lang w:val="en-GB" w:eastAsia="zh-CN"/>
        </w:rPr>
        <w:t>UE switch</w:t>
      </w:r>
      <w:r w:rsidR="00F71830">
        <w:rPr>
          <w:rFonts w:eastAsiaTheme="minorEastAsia"/>
          <w:lang w:val="en-GB" w:eastAsia="zh-CN"/>
        </w:rPr>
        <w:t>ing</w:t>
      </w:r>
      <w:r w:rsidR="00135236" w:rsidRPr="008B19B6">
        <w:rPr>
          <w:rFonts w:eastAsiaTheme="minorEastAsia"/>
          <w:lang w:val="en-GB" w:eastAsia="zh-CN"/>
        </w:rPr>
        <w:t xml:space="preserve"> between connected and idle </w:t>
      </w:r>
      <w:r w:rsidR="00135236">
        <w:rPr>
          <w:rFonts w:eastAsiaTheme="minorEastAsia" w:hint="eastAsia"/>
          <w:lang w:val="en-GB" w:eastAsia="zh-CN"/>
        </w:rPr>
        <w:t>mode</w:t>
      </w:r>
      <w:r w:rsidR="00135236" w:rsidRPr="008B19B6">
        <w:rPr>
          <w:rFonts w:eastAsiaTheme="minorEastAsia"/>
          <w:lang w:val="en-GB" w:eastAsia="zh-CN"/>
        </w:rPr>
        <w:t xml:space="preserve"> </w:t>
      </w:r>
      <w:r w:rsidR="00F71830">
        <w:rPr>
          <w:rFonts w:eastAsiaTheme="minorEastAsia"/>
          <w:lang w:val="en-GB" w:eastAsia="zh-CN"/>
        </w:rPr>
        <w:t>would</w:t>
      </w:r>
      <w:r w:rsidR="00135236" w:rsidRPr="008B19B6">
        <w:rPr>
          <w:rFonts w:eastAsiaTheme="minorEastAsia"/>
          <w:lang w:val="en-GB" w:eastAsia="zh-CN"/>
        </w:rPr>
        <w:t xml:space="preserve"> lead to lots of signalling overhead. If </w:t>
      </w:r>
      <w:r w:rsidR="00135236" w:rsidRPr="008B19B6">
        <w:rPr>
          <w:lang w:val="en-GB" w:eastAsia="zh-CN"/>
        </w:rPr>
        <w:t>positioning</w:t>
      </w:r>
      <w:r w:rsidR="00135236" w:rsidRPr="008B19B6">
        <w:rPr>
          <w:rFonts w:eastAsiaTheme="minorEastAsia"/>
          <w:lang w:val="en-GB" w:eastAsia="zh-CN"/>
        </w:rPr>
        <w:t xml:space="preserve"> can be performed without entering the connected mode, both the UE power consumption and the signalling overhead could be reduced.</w:t>
      </w:r>
    </w:p>
    <w:p w:rsidR="00F0073D" w:rsidRDefault="00F0073D" w:rsidP="00F0073D">
      <w:pPr>
        <w:pStyle w:val="3"/>
        <w:rPr>
          <w:rFonts w:eastAsiaTheme="minorEastAsia"/>
          <w:b w:val="0"/>
          <w:lang w:val="en-GB" w:eastAsia="zh-CN"/>
        </w:rPr>
      </w:pPr>
      <w:r w:rsidRPr="00135236">
        <w:rPr>
          <w:b w:val="0"/>
        </w:rPr>
        <w:t>7.1.3</w:t>
      </w:r>
      <w:r w:rsidRPr="00135236">
        <w:rPr>
          <w:rFonts w:eastAsiaTheme="minorEastAsia" w:hint="eastAsia"/>
          <w:b w:val="0"/>
          <w:lang w:eastAsia="zh-CN"/>
        </w:rPr>
        <w:t>.x.</w:t>
      </w:r>
      <w:r>
        <w:rPr>
          <w:rFonts w:eastAsiaTheme="minorEastAsia" w:hint="eastAsia"/>
          <w:b w:val="0"/>
          <w:lang w:eastAsia="zh-CN"/>
        </w:rPr>
        <w:t>2</w:t>
      </w:r>
      <w:r w:rsidRPr="00135236">
        <w:rPr>
          <w:b w:val="0"/>
        </w:rPr>
        <w:tab/>
      </w:r>
      <w:r w:rsidR="006F4218">
        <w:rPr>
          <w:rFonts w:eastAsiaTheme="minorEastAsia" w:hint="eastAsia"/>
          <w:b w:val="0"/>
          <w:lang w:eastAsia="zh-CN"/>
        </w:rPr>
        <w:t xml:space="preserve">Potential </w:t>
      </w:r>
      <w:r w:rsidR="006F4218">
        <w:rPr>
          <w:rFonts w:eastAsiaTheme="minorEastAsia" w:hint="eastAsia"/>
          <w:b w:val="0"/>
          <w:lang w:val="en-GB" w:eastAsia="zh-CN"/>
        </w:rPr>
        <w:t>s</w:t>
      </w:r>
      <w:r w:rsidR="008D4D91" w:rsidRPr="008D4D91">
        <w:rPr>
          <w:b w:val="0"/>
          <w:lang w:val="en-GB" w:eastAsia="zh-CN"/>
        </w:rPr>
        <w:t>olutions for idle and</w:t>
      </w:r>
      <w:r w:rsidR="002608FB">
        <w:rPr>
          <w:rFonts w:eastAsiaTheme="minorEastAsia" w:hint="eastAsia"/>
          <w:b w:val="0"/>
          <w:lang w:val="en-GB" w:eastAsia="zh-CN"/>
        </w:rPr>
        <w:t>/or</w:t>
      </w:r>
      <w:r w:rsidR="008D4D91" w:rsidRPr="008D4D91">
        <w:rPr>
          <w:b w:val="0"/>
          <w:lang w:val="en-GB" w:eastAsia="zh-CN"/>
        </w:rPr>
        <w:t xml:space="preserve"> inactive mode positioning</w:t>
      </w:r>
    </w:p>
    <w:p w:rsidR="008D4D91" w:rsidRPr="008D4D91" w:rsidRDefault="008D4D91" w:rsidP="008D4D91">
      <w:pPr>
        <w:rPr>
          <w:rFonts w:eastAsiaTheme="minorEastAsia"/>
          <w:b/>
          <w:lang w:eastAsia="zh-CN"/>
        </w:rPr>
      </w:pPr>
      <w:r w:rsidRPr="008D4D91">
        <w:rPr>
          <w:b/>
        </w:rPr>
        <w:t>7.1.3</w:t>
      </w:r>
      <w:r w:rsidRPr="008D4D91">
        <w:rPr>
          <w:rFonts w:eastAsiaTheme="minorEastAsia" w:hint="eastAsia"/>
          <w:b/>
          <w:lang w:eastAsia="zh-CN"/>
        </w:rPr>
        <w:t>.x.2.1    Downlink solutions</w:t>
      </w:r>
    </w:p>
    <w:p w:rsidR="008D4D91" w:rsidRPr="008B19B6" w:rsidRDefault="008D4D91" w:rsidP="008D4D91">
      <w:pPr>
        <w:spacing w:after="120" w:line="260" w:lineRule="exact"/>
        <w:jc w:val="both"/>
        <w:rPr>
          <w:rFonts w:eastAsiaTheme="minorEastAsia"/>
          <w:lang w:val="en-GB" w:eastAsia="zh-CN"/>
        </w:rPr>
      </w:pPr>
      <w:r w:rsidRPr="008B19B6">
        <w:rPr>
          <w:rFonts w:eastAsiaTheme="minorEastAsia"/>
          <w:lang w:val="en-GB"/>
        </w:rPr>
        <w:t>In</w:t>
      </w:r>
      <w:r w:rsidRPr="008B19B6">
        <w:rPr>
          <w:rFonts w:eastAsiaTheme="minorEastAsia"/>
          <w:lang w:val="en-GB" w:eastAsia="zh-CN"/>
        </w:rPr>
        <w:t xml:space="preserve"> the </w:t>
      </w:r>
      <w:r w:rsidR="00F924DD">
        <w:rPr>
          <w:rFonts w:eastAsiaTheme="minorEastAsia" w:hint="eastAsia"/>
          <w:lang w:val="en-GB" w:eastAsia="zh-CN"/>
        </w:rPr>
        <w:t>downlink positioning techniques</w:t>
      </w:r>
      <w:r w:rsidRPr="008B19B6">
        <w:rPr>
          <w:rFonts w:eastAsiaTheme="minorEastAsia"/>
          <w:lang w:val="en-GB" w:eastAsia="zh-CN"/>
        </w:rPr>
        <w:t xml:space="preserve"> </w:t>
      </w:r>
      <w:r w:rsidR="00F71830">
        <w:rPr>
          <w:rFonts w:eastAsiaTheme="minorEastAsia"/>
          <w:lang w:val="en-GB" w:eastAsia="zh-CN"/>
        </w:rPr>
        <w:t>in connected mode</w:t>
      </w:r>
      <w:r w:rsidRPr="008B19B6">
        <w:rPr>
          <w:rFonts w:eastAsiaTheme="minorEastAsia"/>
          <w:lang w:val="en-GB" w:eastAsia="zh-CN"/>
        </w:rPr>
        <w:t xml:space="preserve">, upon the reception of the </w:t>
      </w:r>
      <w:r w:rsidRPr="00FE7597">
        <w:rPr>
          <w:lang w:val="en-GB" w:eastAsia="ja-JP"/>
        </w:rPr>
        <w:t>assistance data (such as PRS configuration)</w:t>
      </w:r>
      <w:r w:rsidRPr="008B19B6">
        <w:rPr>
          <w:rFonts w:eastAsiaTheme="minorEastAsia"/>
          <w:lang w:val="en-GB" w:eastAsia="zh-CN"/>
        </w:rPr>
        <w:t xml:space="preserve">, UE starts to </w:t>
      </w:r>
      <w:r w:rsidRPr="008B19B6">
        <w:rPr>
          <w:rFonts w:eastAsiaTheme="minorEastAsia"/>
          <w:lang w:val="en-GB"/>
        </w:rPr>
        <w:t>measure the DL reference signals</w:t>
      </w:r>
      <w:r w:rsidRPr="008B19B6">
        <w:rPr>
          <w:rFonts w:eastAsiaTheme="minorEastAsia"/>
          <w:lang w:val="en-GB" w:eastAsia="zh-CN"/>
        </w:rPr>
        <w:t xml:space="preserve"> (e.g. PRS)</w:t>
      </w:r>
      <w:r w:rsidRPr="008B19B6">
        <w:rPr>
          <w:rFonts w:eastAsiaTheme="minorEastAsia"/>
          <w:lang w:val="en-GB"/>
        </w:rPr>
        <w:t xml:space="preserve"> from the serving and </w:t>
      </w:r>
      <w:r w:rsidRPr="008B19B6">
        <w:rPr>
          <w:rFonts w:eastAsiaTheme="minorEastAsia"/>
          <w:lang w:val="en-GB" w:eastAsia="zh-CN"/>
        </w:rPr>
        <w:t>neighbo</w:t>
      </w:r>
      <w:r>
        <w:rPr>
          <w:rFonts w:eastAsiaTheme="minorEastAsia"/>
          <w:lang w:val="en-GB" w:eastAsia="zh-CN"/>
        </w:rPr>
        <w:t>u</w:t>
      </w:r>
      <w:r w:rsidRPr="008B19B6">
        <w:rPr>
          <w:rFonts w:eastAsiaTheme="minorEastAsia"/>
          <w:lang w:val="en-GB" w:eastAsia="zh-CN"/>
        </w:rPr>
        <w:t>ring</w:t>
      </w:r>
      <w:r w:rsidRPr="008B19B6">
        <w:rPr>
          <w:rFonts w:eastAsiaTheme="minorEastAsia"/>
          <w:lang w:val="en-GB"/>
        </w:rPr>
        <w:t xml:space="preserve"> cells to obtain</w:t>
      </w:r>
      <w:r w:rsidRPr="008B19B6">
        <w:rPr>
          <w:rFonts w:eastAsiaTheme="minorEastAsia"/>
          <w:lang w:val="en-GB" w:eastAsia="zh-CN"/>
        </w:rPr>
        <w:t xml:space="preserve"> the</w:t>
      </w:r>
      <w:r w:rsidRPr="008B19B6">
        <w:rPr>
          <w:rFonts w:eastAsiaTheme="minorEastAsia"/>
          <w:lang w:val="en-GB"/>
        </w:rPr>
        <w:t xml:space="preserve"> RSTD</w:t>
      </w:r>
      <w:r w:rsidRPr="008B19B6">
        <w:rPr>
          <w:rFonts w:eastAsiaTheme="minorEastAsia"/>
          <w:lang w:val="en-GB" w:eastAsia="zh-CN"/>
        </w:rPr>
        <w:t>. Then UE</w:t>
      </w:r>
      <w:r w:rsidRPr="008B19B6">
        <w:rPr>
          <w:rFonts w:eastAsiaTheme="minorEastAsia"/>
          <w:lang w:val="en-GB"/>
        </w:rPr>
        <w:t xml:space="preserve"> reports the measurement</w:t>
      </w:r>
      <w:r w:rsidRPr="008B19B6">
        <w:rPr>
          <w:rFonts w:eastAsiaTheme="minorEastAsia"/>
          <w:lang w:val="en-GB" w:eastAsia="zh-CN"/>
        </w:rPr>
        <w:t xml:space="preserve"> result</w:t>
      </w:r>
      <w:r>
        <w:rPr>
          <w:rFonts w:eastAsiaTheme="minorEastAsia"/>
          <w:lang w:val="en-GB" w:eastAsia="zh-CN"/>
        </w:rPr>
        <w:t>s</w:t>
      </w:r>
      <w:r w:rsidRPr="008B19B6">
        <w:rPr>
          <w:rFonts w:eastAsiaTheme="minorEastAsia"/>
          <w:lang w:val="en-GB"/>
        </w:rPr>
        <w:t xml:space="preserve"> to </w:t>
      </w:r>
      <w:r w:rsidRPr="008B19B6">
        <w:rPr>
          <w:rFonts w:eastAsiaTheme="minorEastAsia"/>
          <w:lang w:val="en-GB" w:eastAsia="zh-CN"/>
        </w:rPr>
        <w:t>the</w:t>
      </w:r>
      <w:r w:rsidRPr="008B19B6">
        <w:rPr>
          <w:rFonts w:eastAsiaTheme="minorEastAsia"/>
          <w:lang w:val="en-GB"/>
        </w:rPr>
        <w:t xml:space="preserve"> </w:t>
      </w:r>
      <w:r w:rsidRPr="008B19B6">
        <w:rPr>
          <w:rFonts w:eastAsiaTheme="minorEastAsia"/>
          <w:lang w:val="en-GB" w:eastAsia="zh-CN"/>
        </w:rPr>
        <w:t>LMF</w:t>
      </w:r>
      <w:r w:rsidRPr="008B19B6">
        <w:rPr>
          <w:rFonts w:eastAsiaTheme="minorEastAsia"/>
          <w:lang w:val="en-GB"/>
        </w:rPr>
        <w:t>, where the UE</w:t>
      </w:r>
      <w:r w:rsidRPr="008B19B6">
        <w:rPr>
          <w:rFonts w:eastAsiaTheme="minorEastAsia"/>
          <w:lang w:val="en-GB" w:eastAsia="zh-CN"/>
        </w:rPr>
        <w:t>’s</w:t>
      </w:r>
      <w:r w:rsidRPr="008B19B6">
        <w:rPr>
          <w:rFonts w:eastAsiaTheme="minorEastAsia"/>
          <w:lang w:val="en-GB"/>
        </w:rPr>
        <w:t xml:space="preserve"> position is </w:t>
      </w:r>
      <w:r w:rsidRPr="008B19B6">
        <w:rPr>
          <w:rFonts w:eastAsiaTheme="minorEastAsia"/>
          <w:lang w:val="en-GB" w:eastAsia="zh-CN"/>
        </w:rPr>
        <w:t>calculated</w:t>
      </w:r>
      <w:r w:rsidRPr="008B19B6">
        <w:rPr>
          <w:rFonts w:eastAsiaTheme="minorEastAsia"/>
          <w:lang w:val="en-GB"/>
        </w:rPr>
        <w:t>.</w:t>
      </w:r>
      <w:r w:rsidRPr="008B19B6">
        <w:rPr>
          <w:rFonts w:eastAsiaTheme="minorEastAsia"/>
          <w:lang w:val="en-GB" w:eastAsia="zh-CN"/>
        </w:rPr>
        <w:t xml:space="preserve"> </w:t>
      </w:r>
    </w:p>
    <w:p w:rsidR="008D4D91" w:rsidRPr="008B19B6" w:rsidRDefault="008D4D91" w:rsidP="008D4D91">
      <w:pPr>
        <w:pStyle w:val="a0"/>
        <w:spacing w:line="260" w:lineRule="exact"/>
        <w:rPr>
          <w:rFonts w:eastAsiaTheme="minorEastAsia"/>
          <w:lang w:val="en-GB" w:eastAsia="zh-CN"/>
        </w:rPr>
      </w:pPr>
      <w:r w:rsidRPr="008B19B6">
        <w:rPr>
          <w:rFonts w:eastAsiaTheme="minorEastAsia"/>
          <w:lang w:val="en-GB" w:eastAsia="zh-CN"/>
        </w:rPr>
        <w:t xml:space="preserve">In the above procedure, </w:t>
      </w:r>
      <w:r w:rsidRPr="008B19B6">
        <w:rPr>
          <w:rFonts w:eastAsiaTheme="minorEastAsia"/>
          <w:lang w:val="en-GB"/>
        </w:rPr>
        <w:t>the DL reference signals</w:t>
      </w:r>
      <w:r w:rsidRPr="008B19B6">
        <w:rPr>
          <w:rFonts w:eastAsiaTheme="minorEastAsia"/>
          <w:lang w:val="en-GB" w:eastAsia="zh-CN"/>
        </w:rPr>
        <w:t xml:space="preserve"> to be measured are </w:t>
      </w:r>
      <w:r w:rsidRPr="008B19B6">
        <w:rPr>
          <w:lang w:val="en-GB"/>
        </w:rPr>
        <w:t>broadcast</w:t>
      </w:r>
      <w:r w:rsidRPr="008B19B6">
        <w:rPr>
          <w:rFonts w:eastAsiaTheme="minorEastAsia"/>
          <w:lang w:val="en-GB" w:eastAsia="zh-CN"/>
        </w:rPr>
        <w:t xml:space="preserve">ed </w:t>
      </w:r>
      <w:r w:rsidRPr="008B19B6">
        <w:rPr>
          <w:lang w:val="en-GB"/>
        </w:rPr>
        <w:t>periodic</w:t>
      </w:r>
      <w:r w:rsidRPr="008B19B6">
        <w:rPr>
          <w:rFonts w:eastAsiaTheme="minorEastAsia"/>
          <w:lang w:val="en-GB" w:eastAsia="zh-CN"/>
        </w:rPr>
        <w:t xml:space="preserve">ally. </w:t>
      </w:r>
      <w:r w:rsidRPr="008B19B6">
        <w:rPr>
          <w:lang w:val="en-GB"/>
        </w:rPr>
        <w:t xml:space="preserve">It is also likely that PRS configuration does not change </w:t>
      </w:r>
      <w:r w:rsidRPr="008B19B6">
        <w:rPr>
          <w:rFonts w:eastAsiaTheme="minorEastAsia"/>
          <w:lang w:val="en-GB" w:eastAsia="zh-CN"/>
        </w:rPr>
        <w:t xml:space="preserve">frequently and is valid in one or several cells. </w:t>
      </w:r>
      <w:r w:rsidRPr="008B19B6">
        <w:rPr>
          <w:lang w:val="en-GB"/>
        </w:rPr>
        <w:t xml:space="preserve"> </w:t>
      </w:r>
      <w:r w:rsidRPr="008B19B6">
        <w:rPr>
          <w:rFonts w:eastAsiaTheme="minorEastAsia"/>
          <w:lang w:val="en-GB" w:eastAsia="zh-CN"/>
        </w:rPr>
        <w:t>Hence,</w:t>
      </w:r>
      <w:r w:rsidRPr="008B19B6">
        <w:rPr>
          <w:lang w:val="en-GB"/>
        </w:rPr>
        <w:t xml:space="preserve"> UEs can take </w:t>
      </w:r>
      <w:r w:rsidRPr="00AF5818">
        <w:rPr>
          <w:rFonts w:eastAsiaTheme="minorEastAsia"/>
          <w:lang w:val="en-GB" w:eastAsia="zh-CN"/>
        </w:rPr>
        <w:t>advantage of this fact</w:t>
      </w:r>
      <w:r w:rsidRPr="008B19B6">
        <w:rPr>
          <w:rFonts w:eastAsiaTheme="minorEastAsia"/>
          <w:lang w:val="en-GB" w:eastAsia="zh-CN"/>
        </w:rPr>
        <w:t xml:space="preserve">, for example, UE can store the PRS configurations and perform </w:t>
      </w:r>
      <w:r w:rsidRPr="00AF5818">
        <w:rPr>
          <w:rFonts w:eastAsiaTheme="minorEastAsia"/>
          <w:lang w:val="en-GB" w:eastAsia="zh-CN"/>
        </w:rPr>
        <w:t>positioning measurements</w:t>
      </w:r>
      <w:r w:rsidRPr="00FE7597">
        <w:rPr>
          <w:rFonts w:eastAsiaTheme="minorEastAsia"/>
          <w:lang w:val="en-GB" w:eastAsia="zh-CN"/>
        </w:rPr>
        <w:t xml:space="preserve"> after leaving the connected mode. </w:t>
      </w:r>
      <w:r w:rsidRPr="008B19B6">
        <w:rPr>
          <w:rFonts w:eastAsiaTheme="minorEastAsia"/>
          <w:lang w:val="en-GB" w:eastAsia="zh-CN"/>
        </w:rPr>
        <w:t xml:space="preserve">In Rel-14, </w:t>
      </w:r>
      <w:r w:rsidRPr="00AF5818">
        <w:rPr>
          <w:rFonts w:eastAsiaTheme="minorEastAsia"/>
          <w:lang w:val="en-GB" w:eastAsia="zh-CN"/>
        </w:rPr>
        <w:t>positioning measurements in idle</w:t>
      </w:r>
      <w:r w:rsidRPr="008B19B6">
        <w:rPr>
          <w:rFonts w:eastAsiaTheme="minorEastAsia"/>
          <w:lang w:val="en-GB" w:eastAsia="zh-CN"/>
        </w:rPr>
        <w:t xml:space="preserve"> mode has already been supported for NB-</w:t>
      </w:r>
      <w:proofErr w:type="spellStart"/>
      <w:r w:rsidRPr="008B19B6">
        <w:rPr>
          <w:rFonts w:eastAsiaTheme="minorEastAsia"/>
          <w:lang w:val="en-GB" w:eastAsia="zh-CN"/>
        </w:rPr>
        <w:t>IoT</w:t>
      </w:r>
      <w:proofErr w:type="spellEnd"/>
      <w:r w:rsidRPr="008B19B6">
        <w:rPr>
          <w:rFonts w:eastAsiaTheme="minorEastAsia"/>
          <w:lang w:val="en-GB" w:eastAsia="zh-CN"/>
        </w:rPr>
        <w:t>, the l</w:t>
      </w:r>
      <w:r w:rsidRPr="00AF5818">
        <w:rPr>
          <w:rFonts w:eastAsiaTheme="minorEastAsia"/>
          <w:lang w:val="en-GB" w:eastAsia="zh-CN"/>
        </w:rPr>
        <w:t>imited resources (e.g. limited processing, memory, RF receiver chain) in some NB-</w:t>
      </w:r>
      <w:proofErr w:type="spellStart"/>
      <w:r w:rsidRPr="00AF5818">
        <w:rPr>
          <w:rFonts w:eastAsiaTheme="minorEastAsia"/>
          <w:lang w:val="en-GB" w:eastAsia="zh-CN"/>
        </w:rPr>
        <w:t>IoT</w:t>
      </w:r>
      <w:proofErr w:type="spellEnd"/>
      <w:r w:rsidRPr="00AF5818">
        <w:rPr>
          <w:rFonts w:eastAsiaTheme="minorEastAsia"/>
          <w:lang w:val="en-GB" w:eastAsia="zh-CN"/>
        </w:rPr>
        <w:t xml:space="preserve"> devices </w:t>
      </w:r>
      <w:r w:rsidRPr="008B19B6">
        <w:rPr>
          <w:rFonts w:eastAsiaTheme="minorEastAsia"/>
          <w:lang w:val="en-GB" w:eastAsia="zh-CN"/>
        </w:rPr>
        <w:t xml:space="preserve">may prevent </w:t>
      </w:r>
      <w:r>
        <w:rPr>
          <w:rFonts w:eastAsiaTheme="minorEastAsia" w:hint="eastAsia"/>
          <w:lang w:val="en-GB" w:eastAsia="zh-CN"/>
        </w:rPr>
        <w:t xml:space="preserve">the UEs from </w:t>
      </w:r>
      <w:r w:rsidRPr="008B19B6">
        <w:rPr>
          <w:rFonts w:eastAsiaTheme="minorEastAsia"/>
          <w:lang w:val="en-GB" w:eastAsia="zh-CN"/>
        </w:rPr>
        <w:t xml:space="preserve">performing data transfer and </w:t>
      </w:r>
      <w:r w:rsidRPr="00AF5818">
        <w:rPr>
          <w:rFonts w:eastAsiaTheme="minorEastAsia"/>
          <w:lang w:val="en-GB" w:eastAsia="zh-CN"/>
        </w:rPr>
        <w:t>positioning measurement</w:t>
      </w:r>
      <w:r w:rsidRPr="008B19B6">
        <w:rPr>
          <w:rFonts w:eastAsiaTheme="minorEastAsia"/>
          <w:lang w:val="en-GB" w:eastAsia="zh-CN"/>
        </w:rPr>
        <w:t xml:space="preserve"> simultaneously in connected mode. The above NB-</w:t>
      </w:r>
      <w:proofErr w:type="spellStart"/>
      <w:r w:rsidRPr="008B19B6">
        <w:rPr>
          <w:rFonts w:eastAsiaTheme="minorEastAsia"/>
          <w:lang w:val="en-GB" w:eastAsia="zh-CN"/>
        </w:rPr>
        <w:t>IoT</w:t>
      </w:r>
      <w:proofErr w:type="spellEnd"/>
      <w:r w:rsidRPr="00FE7597">
        <w:rPr>
          <w:rFonts w:eastAsiaTheme="minorEastAsia"/>
          <w:lang w:val="en-GB" w:eastAsia="zh-CN"/>
        </w:rPr>
        <w:t xml:space="preserve"> mechanism can be considered as the starting point in the study of NR </w:t>
      </w:r>
      <w:r w:rsidRPr="00AF5818">
        <w:rPr>
          <w:rFonts w:eastAsiaTheme="minorEastAsia"/>
          <w:lang w:val="en-GB" w:eastAsia="zh-CN"/>
        </w:rPr>
        <w:t>idle and inactive mode positioning</w:t>
      </w:r>
      <w:r w:rsidRPr="008B19B6">
        <w:rPr>
          <w:rFonts w:eastAsiaTheme="minorEastAsia"/>
          <w:lang w:val="en-GB" w:eastAsia="zh-CN"/>
        </w:rPr>
        <w:t xml:space="preserve">. </w:t>
      </w:r>
    </w:p>
    <w:p w:rsidR="008D4D91" w:rsidRPr="008B19B6" w:rsidRDefault="008D4D91" w:rsidP="008D4D91">
      <w:pPr>
        <w:pStyle w:val="a0"/>
        <w:spacing w:line="260" w:lineRule="exact"/>
        <w:rPr>
          <w:rFonts w:eastAsiaTheme="minorEastAsia"/>
          <w:lang w:val="en-GB" w:eastAsia="zh-CN"/>
        </w:rPr>
      </w:pPr>
      <w:r w:rsidRPr="008B19B6">
        <w:rPr>
          <w:rFonts w:eastAsiaTheme="minorEastAsia"/>
          <w:lang w:val="en-GB" w:eastAsia="zh-CN"/>
        </w:rPr>
        <w:t xml:space="preserve">However, even with </w:t>
      </w:r>
      <w:r w:rsidRPr="00AF5818">
        <w:rPr>
          <w:rFonts w:eastAsiaTheme="minorEastAsia"/>
          <w:lang w:val="en-GB" w:eastAsia="zh-CN"/>
        </w:rPr>
        <w:t>positioning measurement</w:t>
      </w:r>
      <w:r w:rsidRPr="008B19B6">
        <w:rPr>
          <w:rFonts w:eastAsiaTheme="minorEastAsia"/>
          <w:lang w:val="en-GB" w:eastAsia="zh-CN"/>
        </w:rPr>
        <w:t xml:space="preserve"> in </w:t>
      </w:r>
      <w:r w:rsidRPr="00AF5818">
        <w:rPr>
          <w:rFonts w:eastAsiaTheme="minorEastAsia"/>
          <w:lang w:val="en-GB" w:eastAsia="zh-CN"/>
        </w:rPr>
        <w:t>idle and inactive mode</w:t>
      </w:r>
      <w:r w:rsidRPr="008B19B6">
        <w:rPr>
          <w:rFonts w:eastAsiaTheme="minorEastAsia"/>
          <w:lang w:val="en-GB" w:eastAsia="zh-CN"/>
        </w:rPr>
        <w:t xml:space="preserve">, </w:t>
      </w:r>
      <w:r>
        <w:rPr>
          <w:rFonts w:eastAsiaTheme="minorEastAsia"/>
          <w:lang w:val="en-GB" w:eastAsia="zh-CN"/>
        </w:rPr>
        <w:t>a</w:t>
      </w:r>
      <w:r w:rsidRPr="008B19B6">
        <w:rPr>
          <w:rFonts w:eastAsiaTheme="minorEastAsia"/>
          <w:lang w:val="en-GB" w:eastAsia="zh-CN"/>
        </w:rPr>
        <w:t xml:space="preserve"> UE still has to enter connected mode to obtain </w:t>
      </w:r>
      <w:r w:rsidRPr="00AF5818">
        <w:rPr>
          <w:rFonts w:eastAsiaTheme="minorEastAsia"/>
          <w:lang w:val="en-GB" w:eastAsia="zh-CN"/>
        </w:rPr>
        <w:t>assistance data</w:t>
      </w:r>
      <w:r w:rsidRPr="00FE7597">
        <w:rPr>
          <w:rFonts w:eastAsiaTheme="minorEastAsia"/>
          <w:lang w:val="en-GB" w:eastAsia="zh-CN"/>
        </w:rPr>
        <w:t xml:space="preserve"> when the stored </w:t>
      </w:r>
      <w:r w:rsidRPr="00AF5818">
        <w:rPr>
          <w:rFonts w:eastAsiaTheme="minorEastAsia"/>
          <w:lang w:val="en-GB" w:eastAsia="zh-CN"/>
        </w:rPr>
        <w:t>assistance data</w:t>
      </w:r>
      <w:r w:rsidRPr="00FE7597">
        <w:rPr>
          <w:rFonts w:eastAsiaTheme="minorEastAsia"/>
          <w:lang w:val="en-GB" w:eastAsia="zh-CN"/>
        </w:rPr>
        <w:t xml:space="preserve"> is out-of-date</w:t>
      </w:r>
      <w:r>
        <w:rPr>
          <w:rFonts w:eastAsiaTheme="minorEastAsia"/>
          <w:lang w:val="en-GB" w:eastAsia="zh-CN"/>
        </w:rPr>
        <w:t xml:space="preserve"> </w:t>
      </w:r>
      <w:r w:rsidRPr="00FE7597">
        <w:rPr>
          <w:rFonts w:eastAsiaTheme="minorEastAsia"/>
          <w:lang w:val="en-GB" w:eastAsia="zh-CN"/>
        </w:rPr>
        <w:t xml:space="preserve">(e.g. UE moves out of the valid area of the stored </w:t>
      </w:r>
      <w:r w:rsidRPr="00AF5818">
        <w:rPr>
          <w:rFonts w:eastAsiaTheme="minorEastAsia"/>
          <w:lang w:val="en-GB" w:eastAsia="zh-CN"/>
        </w:rPr>
        <w:t>assistance data</w:t>
      </w:r>
      <w:r w:rsidRPr="008B4D22">
        <w:rPr>
          <w:rFonts w:eastAsiaTheme="minorEastAsia"/>
          <w:lang w:val="en-GB" w:eastAsia="zh-CN"/>
        </w:rPr>
        <w:t xml:space="preserve">). </w:t>
      </w:r>
      <w:r w:rsidRPr="00AF5818">
        <w:rPr>
          <w:rFonts w:eastAsiaTheme="minorEastAsia"/>
          <w:lang w:val="en-GB" w:eastAsia="zh-CN"/>
        </w:rPr>
        <w:t xml:space="preserve">For better supporting positioning measurements in idle </w:t>
      </w:r>
      <w:r w:rsidRPr="008B4D22">
        <w:rPr>
          <w:rFonts w:eastAsiaTheme="minorEastAsia"/>
          <w:lang w:val="en-GB" w:eastAsia="zh-CN"/>
        </w:rPr>
        <w:t xml:space="preserve">and inactive </w:t>
      </w:r>
      <w:r w:rsidRPr="00AF5818">
        <w:rPr>
          <w:rFonts w:eastAsiaTheme="minorEastAsia"/>
          <w:lang w:val="en-GB" w:eastAsia="zh-CN"/>
        </w:rPr>
        <w:t xml:space="preserve">mode, broadcast of assistance data </w:t>
      </w:r>
      <w:r w:rsidRPr="008B4D22">
        <w:rPr>
          <w:rFonts w:eastAsiaTheme="minorEastAsia"/>
          <w:lang w:val="en-GB" w:eastAsia="zh-CN"/>
        </w:rPr>
        <w:t>is</w:t>
      </w:r>
      <w:r w:rsidRPr="00AF5818">
        <w:rPr>
          <w:rFonts w:eastAsiaTheme="minorEastAsia"/>
          <w:lang w:val="en-GB" w:eastAsia="zh-CN"/>
        </w:rPr>
        <w:t xml:space="preserve"> desirable. </w:t>
      </w:r>
      <w:r w:rsidRPr="008B4D22">
        <w:rPr>
          <w:rFonts w:eastAsiaTheme="minorEastAsia"/>
          <w:lang w:val="en-GB" w:eastAsia="zh-CN"/>
        </w:rPr>
        <w:t>I</w:t>
      </w:r>
      <w:r w:rsidRPr="00AF5818">
        <w:rPr>
          <w:rFonts w:eastAsiaTheme="minorEastAsia"/>
          <w:lang w:val="en-GB" w:eastAsia="zh-CN"/>
        </w:rPr>
        <w:t>f</w:t>
      </w:r>
      <w:r w:rsidRPr="008B4D22">
        <w:rPr>
          <w:rFonts w:eastAsiaTheme="minorEastAsia"/>
          <w:lang w:val="en-GB" w:eastAsia="zh-CN"/>
        </w:rPr>
        <w:t xml:space="preserve"> the</w:t>
      </w:r>
      <w:r w:rsidRPr="00AF5818">
        <w:rPr>
          <w:rFonts w:eastAsiaTheme="minorEastAsia"/>
          <w:lang w:val="en-GB" w:eastAsia="zh-CN"/>
        </w:rPr>
        <w:t xml:space="preserve"> positioning assistance data would be available to the UE via broadcast, a UE </w:t>
      </w:r>
      <w:r w:rsidRPr="008B4D22">
        <w:rPr>
          <w:rFonts w:eastAsiaTheme="minorEastAsia"/>
          <w:lang w:val="en-GB" w:eastAsia="zh-CN"/>
        </w:rPr>
        <w:t>would</w:t>
      </w:r>
      <w:r w:rsidRPr="00AF5818">
        <w:rPr>
          <w:rFonts w:eastAsiaTheme="minorEastAsia"/>
          <w:lang w:val="en-GB" w:eastAsia="zh-CN"/>
        </w:rPr>
        <w:t xml:space="preserve"> </w:t>
      </w:r>
      <w:r w:rsidRPr="008B4D22">
        <w:rPr>
          <w:rFonts w:eastAsiaTheme="minorEastAsia"/>
          <w:lang w:val="en-GB" w:eastAsia="zh-CN"/>
        </w:rPr>
        <w:t>never need to</w:t>
      </w:r>
      <w:r w:rsidRPr="00AF5818">
        <w:rPr>
          <w:rFonts w:eastAsiaTheme="minorEastAsia"/>
          <w:lang w:val="en-GB" w:eastAsia="zh-CN"/>
        </w:rPr>
        <w:t xml:space="preserve"> enter</w:t>
      </w:r>
      <w:r w:rsidRPr="008B4D22">
        <w:rPr>
          <w:rFonts w:eastAsiaTheme="minorEastAsia"/>
          <w:lang w:val="en-GB" w:eastAsia="zh-CN"/>
        </w:rPr>
        <w:t xml:space="preserve"> connected</w:t>
      </w:r>
      <w:r w:rsidRPr="00AF5818">
        <w:rPr>
          <w:rFonts w:eastAsiaTheme="minorEastAsia"/>
          <w:lang w:val="en-GB" w:eastAsia="zh-CN"/>
        </w:rPr>
        <w:t xml:space="preserve"> mode</w:t>
      </w:r>
      <w:r w:rsidRPr="008B4D22">
        <w:rPr>
          <w:rFonts w:eastAsiaTheme="minorEastAsia"/>
          <w:lang w:val="en-GB" w:eastAsia="zh-CN"/>
        </w:rPr>
        <w:t xml:space="preserve"> </w:t>
      </w:r>
      <w:r>
        <w:rPr>
          <w:rFonts w:eastAsiaTheme="minorEastAsia" w:hint="eastAsia"/>
          <w:lang w:val="en-GB" w:eastAsia="zh-CN"/>
        </w:rPr>
        <w:t xml:space="preserve">just </w:t>
      </w:r>
      <w:r w:rsidRPr="008B4D22">
        <w:rPr>
          <w:rFonts w:eastAsiaTheme="minorEastAsia"/>
          <w:lang w:val="en-GB" w:eastAsia="zh-CN"/>
        </w:rPr>
        <w:t xml:space="preserve">for </w:t>
      </w:r>
      <w:r w:rsidRPr="00AF5818">
        <w:rPr>
          <w:rFonts w:eastAsiaTheme="minorEastAsia"/>
          <w:lang w:val="en-GB" w:eastAsia="zh-CN"/>
        </w:rPr>
        <w:t>positioning assistance data.</w:t>
      </w:r>
    </w:p>
    <w:p w:rsidR="008D4D91" w:rsidRDefault="008D4D91" w:rsidP="00E175B9">
      <w:pPr>
        <w:pStyle w:val="a0"/>
        <w:spacing w:line="260" w:lineRule="exact"/>
        <w:rPr>
          <w:rFonts w:eastAsiaTheme="minorEastAsia"/>
          <w:lang w:eastAsia="zh-CN"/>
        </w:rPr>
      </w:pPr>
      <w:r w:rsidRPr="00E175B9">
        <w:rPr>
          <w:rFonts w:eastAsiaTheme="minorEastAsia"/>
          <w:lang w:eastAsia="zh-CN"/>
        </w:rPr>
        <w:t xml:space="preserve">After a UE has </w:t>
      </w:r>
      <w:r w:rsidR="00F924DD">
        <w:rPr>
          <w:rFonts w:eastAsiaTheme="minorEastAsia" w:hint="eastAsia"/>
          <w:lang w:eastAsia="zh-CN"/>
        </w:rPr>
        <w:t>obtained</w:t>
      </w:r>
      <w:r w:rsidRPr="00E175B9">
        <w:rPr>
          <w:rFonts w:eastAsiaTheme="minorEastAsia"/>
          <w:lang w:eastAsia="zh-CN"/>
        </w:rPr>
        <w:t xml:space="preserve"> the </w:t>
      </w:r>
      <w:r w:rsidR="00F924DD">
        <w:rPr>
          <w:rFonts w:eastAsiaTheme="minorEastAsia" w:hint="eastAsia"/>
          <w:lang w:eastAsia="zh-CN"/>
        </w:rPr>
        <w:t>downlink measurements</w:t>
      </w:r>
      <w:r w:rsidRPr="00E175B9">
        <w:rPr>
          <w:rFonts w:eastAsiaTheme="minorEastAsia"/>
          <w:lang w:eastAsia="zh-CN"/>
        </w:rPr>
        <w:t xml:space="preserve"> to multiple </w:t>
      </w:r>
      <w:proofErr w:type="spellStart"/>
      <w:r w:rsidRPr="00E175B9">
        <w:rPr>
          <w:rFonts w:eastAsiaTheme="minorEastAsia"/>
          <w:lang w:eastAsia="zh-CN"/>
        </w:rPr>
        <w:t>gNBs</w:t>
      </w:r>
      <w:proofErr w:type="spellEnd"/>
      <w:r w:rsidRPr="00E175B9">
        <w:rPr>
          <w:rFonts w:eastAsiaTheme="minorEastAsia"/>
          <w:lang w:eastAsia="zh-CN"/>
        </w:rPr>
        <w:t xml:space="preserve">, it needs to report the results to the LMF via a </w:t>
      </w:r>
      <w:proofErr w:type="spellStart"/>
      <w:r w:rsidRPr="00E175B9">
        <w:rPr>
          <w:rFonts w:eastAsiaTheme="minorEastAsia"/>
          <w:lang w:eastAsia="zh-CN"/>
        </w:rPr>
        <w:t>gNB</w:t>
      </w:r>
      <w:proofErr w:type="spellEnd"/>
      <w:r w:rsidRPr="00E175B9">
        <w:rPr>
          <w:rFonts w:eastAsiaTheme="minorEastAsia"/>
          <w:lang w:eastAsia="zh-CN"/>
        </w:rPr>
        <w:t xml:space="preserve">. It is desirable to remain in idle or inactive mode while performing the report. In Rel-15, Early Data Transmission (EDT) was introduced for the </w:t>
      </w:r>
      <w:proofErr w:type="spellStart"/>
      <w:r w:rsidRPr="00E175B9">
        <w:rPr>
          <w:rFonts w:eastAsiaTheme="minorEastAsia"/>
          <w:lang w:eastAsia="zh-CN"/>
        </w:rPr>
        <w:t>IoT</w:t>
      </w:r>
      <w:proofErr w:type="spellEnd"/>
      <w:r w:rsidRPr="00E175B9">
        <w:rPr>
          <w:rFonts w:eastAsiaTheme="minorEastAsia"/>
          <w:lang w:eastAsia="zh-CN"/>
        </w:rPr>
        <w:t xml:space="preserve"> in order to reduce power consumption and latency. With EDT, the data transmission can be performed without RRC state transition. Here, the EDT can be used by idle and inactive mode UEs to perform measurement report for positioning, if the EDT is also introduced in NR.</w:t>
      </w:r>
    </w:p>
    <w:p w:rsidR="008D4D91" w:rsidRDefault="008D4D91" w:rsidP="008D4D91">
      <w:pPr>
        <w:rPr>
          <w:rFonts w:eastAsiaTheme="minorEastAsia"/>
          <w:b/>
          <w:lang w:eastAsia="zh-CN"/>
        </w:rPr>
      </w:pPr>
      <w:r w:rsidRPr="008D4D91">
        <w:rPr>
          <w:b/>
        </w:rPr>
        <w:t>7.1.3</w:t>
      </w:r>
      <w:r w:rsidRPr="008D4D91">
        <w:rPr>
          <w:rFonts w:eastAsiaTheme="minorEastAsia" w:hint="eastAsia"/>
          <w:b/>
          <w:lang w:eastAsia="zh-CN"/>
        </w:rPr>
        <w:t>.x.2.2    Uplink solutions</w:t>
      </w:r>
    </w:p>
    <w:p w:rsidR="001A3879" w:rsidRPr="001A3879" w:rsidRDefault="00F71830" w:rsidP="008D4D91">
      <w:pPr>
        <w:pStyle w:val="a0"/>
        <w:spacing w:line="260" w:lineRule="exact"/>
        <w:rPr>
          <w:rFonts w:eastAsiaTheme="minorEastAsia"/>
          <w:lang w:val="en-GB" w:eastAsia="zh-CN"/>
        </w:rPr>
      </w:pPr>
      <w:r>
        <w:rPr>
          <w:rFonts w:eastAsiaTheme="minorEastAsia"/>
          <w:lang w:val="en-GB" w:eastAsia="zh-CN"/>
        </w:rPr>
        <w:lastRenderedPageBreak/>
        <w:t>For the uplink</w:t>
      </w:r>
      <w:r w:rsidR="001A3879">
        <w:rPr>
          <w:rFonts w:eastAsiaTheme="minorEastAsia" w:hint="eastAsia"/>
          <w:lang w:val="en-GB" w:eastAsia="zh-CN"/>
        </w:rPr>
        <w:t xml:space="preserve"> positioning procedure</w:t>
      </w:r>
      <w:r>
        <w:rPr>
          <w:rFonts w:eastAsiaTheme="minorEastAsia"/>
          <w:lang w:val="en-GB" w:eastAsia="zh-CN"/>
        </w:rPr>
        <w:t xml:space="preserve"> in connected mode</w:t>
      </w:r>
      <w:r w:rsidR="001A3879">
        <w:rPr>
          <w:rFonts w:eastAsiaTheme="minorEastAsia" w:hint="eastAsia"/>
          <w:lang w:val="en-GB" w:eastAsia="zh-CN"/>
        </w:rPr>
        <w:t xml:space="preserve">, </w:t>
      </w:r>
      <w:r w:rsidR="001A3879" w:rsidRPr="008B19B6">
        <w:rPr>
          <w:rFonts w:eastAsiaTheme="minorEastAsia"/>
          <w:lang w:val="en-GB" w:eastAsia="zh-CN"/>
        </w:rPr>
        <w:t xml:space="preserve">UE dedicated SRS is used for </w:t>
      </w:r>
      <w:r w:rsidR="001A7EB3">
        <w:rPr>
          <w:rFonts w:eastAsiaTheme="minorEastAsia" w:hint="eastAsia"/>
          <w:lang w:val="en-GB" w:eastAsia="zh-CN"/>
        </w:rPr>
        <w:t xml:space="preserve">uplink positioning techniques such as </w:t>
      </w:r>
      <w:r w:rsidR="001A3879" w:rsidRPr="008B19B6">
        <w:rPr>
          <w:rFonts w:eastAsiaTheme="minorEastAsia"/>
          <w:lang w:val="en-GB" w:eastAsia="zh-CN"/>
        </w:rPr>
        <w:t xml:space="preserve">UTDOA. </w:t>
      </w:r>
      <w:r w:rsidR="001A7EB3">
        <w:rPr>
          <w:rFonts w:eastAsiaTheme="minorEastAsia" w:hint="eastAsia"/>
          <w:lang w:val="en-GB" w:eastAsia="zh-CN"/>
        </w:rPr>
        <w:t xml:space="preserve">For UTDOA positioning, </w:t>
      </w:r>
      <w:r w:rsidR="001A3879" w:rsidRPr="008B19B6">
        <w:rPr>
          <w:rFonts w:eastAsiaTheme="minorEastAsia"/>
          <w:lang w:val="en-GB" w:eastAsia="zh-CN"/>
        </w:rPr>
        <w:t>TDOA can be calculated</w:t>
      </w:r>
      <w:r w:rsidR="001A7EB3" w:rsidRPr="001A7EB3">
        <w:rPr>
          <w:rFonts w:eastAsiaTheme="minorEastAsia"/>
          <w:lang w:val="en-GB" w:eastAsia="zh-CN"/>
        </w:rPr>
        <w:t xml:space="preserve"> </w:t>
      </w:r>
      <w:r w:rsidR="001A7EB3">
        <w:rPr>
          <w:rFonts w:eastAsiaTheme="minorEastAsia" w:hint="eastAsia"/>
          <w:lang w:val="en-GB" w:eastAsia="zh-CN"/>
        </w:rPr>
        <w:t>a</w:t>
      </w:r>
      <w:r w:rsidR="001A7EB3" w:rsidRPr="008B19B6">
        <w:rPr>
          <w:rFonts w:eastAsiaTheme="minorEastAsia"/>
          <w:lang w:val="en-GB" w:eastAsia="zh-CN"/>
        </w:rPr>
        <w:t>ccording to the arriving ti</w:t>
      </w:r>
      <w:r w:rsidR="001A7EB3">
        <w:rPr>
          <w:rFonts w:eastAsiaTheme="minorEastAsia"/>
          <w:lang w:val="en-GB" w:eastAsia="zh-CN"/>
        </w:rPr>
        <w:t xml:space="preserve">me of the SRS to different </w:t>
      </w:r>
      <w:proofErr w:type="spellStart"/>
      <w:r w:rsidR="001A7EB3">
        <w:rPr>
          <w:rFonts w:eastAsiaTheme="minorEastAsia"/>
          <w:lang w:val="en-GB" w:eastAsia="zh-CN"/>
        </w:rPr>
        <w:t>eNBs</w:t>
      </w:r>
      <w:proofErr w:type="spellEnd"/>
      <w:r w:rsidR="001A3879" w:rsidRPr="008B19B6">
        <w:rPr>
          <w:rFonts w:eastAsiaTheme="minorEastAsia"/>
          <w:lang w:val="en-GB" w:eastAsia="zh-CN"/>
        </w:rPr>
        <w:t xml:space="preserve">. </w:t>
      </w:r>
      <w:r w:rsidR="006D2A3F">
        <w:rPr>
          <w:rFonts w:eastAsiaTheme="minorEastAsia" w:hint="eastAsia"/>
          <w:lang w:val="en-GB" w:eastAsia="zh-CN"/>
        </w:rPr>
        <w:t>Then</w:t>
      </w:r>
      <w:r w:rsidR="001A3879" w:rsidRPr="008B19B6">
        <w:rPr>
          <w:rFonts w:eastAsiaTheme="minorEastAsia"/>
          <w:lang w:val="en-GB" w:eastAsia="zh-CN"/>
        </w:rPr>
        <w:t xml:space="preserve"> the UE’s location can be obtained with TDOA and the location of </w:t>
      </w:r>
      <w:proofErr w:type="spellStart"/>
      <w:r w:rsidR="001A3879" w:rsidRPr="008B19B6">
        <w:rPr>
          <w:rFonts w:eastAsiaTheme="minorEastAsia"/>
          <w:lang w:val="en-GB" w:eastAsia="zh-CN"/>
        </w:rPr>
        <w:t>eNBs</w:t>
      </w:r>
      <w:proofErr w:type="spellEnd"/>
      <w:r w:rsidR="001A3879" w:rsidRPr="008B19B6">
        <w:rPr>
          <w:rFonts w:eastAsiaTheme="minorEastAsia"/>
          <w:lang w:val="en-GB" w:eastAsia="zh-CN"/>
        </w:rPr>
        <w:t xml:space="preserve">. </w:t>
      </w:r>
    </w:p>
    <w:p w:rsidR="008D4D91" w:rsidRPr="008B19B6" w:rsidRDefault="008D4D91" w:rsidP="008D4D91">
      <w:pPr>
        <w:pStyle w:val="a0"/>
        <w:spacing w:line="260" w:lineRule="exact"/>
        <w:rPr>
          <w:rFonts w:eastAsiaTheme="minorEastAsia"/>
          <w:lang w:val="en-GB" w:eastAsia="zh-CN"/>
        </w:rPr>
      </w:pPr>
      <w:r w:rsidRPr="008B19B6">
        <w:rPr>
          <w:rFonts w:eastAsiaTheme="minorEastAsia"/>
          <w:lang w:val="en-GB" w:eastAsia="zh-CN"/>
        </w:rPr>
        <w:t>U</w:t>
      </w:r>
      <w:r w:rsidR="001A3879">
        <w:rPr>
          <w:rFonts w:eastAsiaTheme="minorEastAsia" w:hint="eastAsia"/>
          <w:lang w:val="en-GB" w:eastAsia="zh-CN"/>
        </w:rPr>
        <w:t>plink positioning</w:t>
      </w:r>
      <w:r w:rsidRPr="008B19B6">
        <w:rPr>
          <w:rFonts w:eastAsiaTheme="minorEastAsia"/>
          <w:lang w:val="en-GB" w:eastAsia="zh-CN"/>
        </w:rPr>
        <w:t xml:space="preserve"> can be applied to UE in idle and inactive mode if </w:t>
      </w:r>
      <w:r>
        <w:rPr>
          <w:rFonts w:eastAsiaTheme="minorEastAsia"/>
          <w:lang w:val="en-GB" w:eastAsia="zh-CN"/>
        </w:rPr>
        <w:t xml:space="preserve">the </w:t>
      </w:r>
      <w:r w:rsidRPr="008B19B6">
        <w:rPr>
          <w:rFonts w:eastAsiaTheme="minorEastAsia"/>
          <w:lang w:val="en-GB" w:eastAsia="zh-CN"/>
        </w:rPr>
        <w:t>UE</w:t>
      </w:r>
      <w:r>
        <w:rPr>
          <w:rFonts w:eastAsiaTheme="minorEastAsia"/>
          <w:lang w:val="en-GB" w:eastAsia="zh-CN"/>
        </w:rPr>
        <w:t>’s</w:t>
      </w:r>
      <w:r w:rsidRPr="008B19B6">
        <w:rPr>
          <w:rFonts w:eastAsiaTheme="minorEastAsia"/>
          <w:lang w:val="en-GB" w:eastAsia="zh-CN"/>
        </w:rPr>
        <w:t xml:space="preserve"> dedicated SRS resource is not released after the UE leaving connected mode</w:t>
      </w:r>
      <w:r>
        <w:rPr>
          <w:rFonts w:eastAsiaTheme="minorEastAsia" w:hint="eastAsia"/>
          <w:lang w:val="en-GB" w:eastAsia="zh-CN"/>
        </w:rPr>
        <w:t xml:space="preserve"> </w:t>
      </w:r>
      <w:r>
        <w:rPr>
          <w:rFonts w:eastAsiaTheme="minorEastAsia"/>
          <w:lang w:eastAsia="zh-CN"/>
        </w:rPr>
        <w:t>but still in an area that is valid predefined by network</w:t>
      </w:r>
      <w:r w:rsidRPr="008B19B6">
        <w:rPr>
          <w:rFonts w:eastAsiaTheme="minorEastAsia"/>
          <w:lang w:val="en-GB" w:eastAsia="zh-CN"/>
        </w:rPr>
        <w:t xml:space="preserve">. With this enhancement, an idle or inactive mode UE could transmit dedicated SRS, and then the network could obtain the position of the UE. </w:t>
      </w:r>
    </w:p>
    <w:p w:rsidR="008D4D91" w:rsidRPr="000665A6" w:rsidRDefault="008D4D91" w:rsidP="008D4D91">
      <w:pPr>
        <w:pStyle w:val="a0"/>
        <w:spacing w:line="260" w:lineRule="exact"/>
        <w:rPr>
          <w:rFonts w:eastAsiaTheme="minorEastAsia"/>
          <w:lang w:eastAsia="zh-CN"/>
        </w:rPr>
      </w:pPr>
      <w:r w:rsidRPr="008B19B6">
        <w:rPr>
          <w:rFonts w:eastAsiaTheme="minorEastAsia"/>
          <w:lang w:val="en-GB" w:eastAsia="zh-CN"/>
        </w:rPr>
        <w:t>For e</w:t>
      </w:r>
      <w:r>
        <w:rPr>
          <w:rFonts w:eastAsiaTheme="minorEastAsia"/>
          <w:lang w:val="en-GB" w:eastAsia="zh-CN"/>
        </w:rPr>
        <w:t>ach idle or inactive UE requir</w:t>
      </w:r>
      <w:r>
        <w:rPr>
          <w:rFonts w:eastAsiaTheme="minorEastAsia" w:hint="eastAsia"/>
          <w:lang w:val="en-GB" w:eastAsia="zh-CN"/>
        </w:rPr>
        <w:t>ing</w:t>
      </w:r>
      <w:r w:rsidRPr="008B19B6">
        <w:rPr>
          <w:rFonts w:eastAsiaTheme="minorEastAsia"/>
          <w:lang w:val="en-GB" w:eastAsia="zh-CN"/>
        </w:rPr>
        <w:t xml:space="preserve"> positioning, SRS resource needs to be reserve in </w:t>
      </w:r>
      <w:r>
        <w:rPr>
          <w:rFonts w:eastAsiaTheme="minorEastAsia"/>
          <w:lang w:val="en-GB" w:eastAsia="zh-CN"/>
        </w:rPr>
        <w:t>both the camp</w:t>
      </w:r>
      <w:r>
        <w:rPr>
          <w:rFonts w:eastAsiaTheme="minorEastAsia" w:hint="eastAsia"/>
          <w:lang w:val="en-GB" w:eastAsia="zh-CN"/>
        </w:rPr>
        <w:t>ing</w:t>
      </w:r>
      <w:r w:rsidRPr="008B19B6">
        <w:rPr>
          <w:rFonts w:eastAsiaTheme="minorEastAsia"/>
          <w:lang w:val="en-GB" w:eastAsia="zh-CN"/>
        </w:rPr>
        <w:t xml:space="preserve"> and neighbo</w:t>
      </w:r>
      <w:r>
        <w:rPr>
          <w:rFonts w:eastAsiaTheme="minorEastAsia"/>
          <w:lang w:val="en-GB" w:eastAsia="zh-CN"/>
        </w:rPr>
        <w:t>u</w:t>
      </w:r>
      <w:r w:rsidRPr="008B19B6">
        <w:rPr>
          <w:rFonts w:eastAsiaTheme="minorEastAsia"/>
          <w:lang w:val="en-GB" w:eastAsia="zh-CN"/>
        </w:rPr>
        <w:t xml:space="preserve">ring cells. </w:t>
      </w:r>
      <w:r w:rsidR="00AE2118">
        <w:rPr>
          <w:rFonts w:eastAsiaTheme="minorEastAsia"/>
          <w:lang w:val="en-GB" w:eastAsia="zh-CN"/>
        </w:rPr>
        <w:t>T</w:t>
      </w:r>
      <w:r w:rsidRPr="008B19B6">
        <w:rPr>
          <w:rFonts w:eastAsiaTheme="minorEastAsia"/>
          <w:lang w:val="en-GB" w:eastAsia="zh-CN"/>
        </w:rPr>
        <w:t>he number of positioning UE can be supported is related to the period of SRS resource allocated to each UE. The longer</w:t>
      </w:r>
      <w:r>
        <w:rPr>
          <w:rFonts w:eastAsiaTheme="minorEastAsia"/>
          <w:lang w:val="en-GB" w:eastAsia="zh-CN"/>
        </w:rPr>
        <w:t xml:space="preserve"> the</w:t>
      </w:r>
      <w:r w:rsidRPr="008B19B6">
        <w:rPr>
          <w:rFonts w:eastAsiaTheme="minorEastAsia"/>
          <w:lang w:val="en-GB" w:eastAsia="zh-CN"/>
        </w:rPr>
        <w:t xml:space="preserve"> period</w:t>
      </w:r>
      <w:r>
        <w:rPr>
          <w:rFonts w:eastAsiaTheme="minorEastAsia"/>
          <w:lang w:val="en-GB" w:eastAsia="zh-CN"/>
        </w:rPr>
        <w:t>icity</w:t>
      </w:r>
      <w:r>
        <w:rPr>
          <w:rFonts w:eastAsiaTheme="minorEastAsia" w:hint="eastAsia"/>
          <w:lang w:val="en-GB" w:eastAsia="zh-CN"/>
        </w:rPr>
        <w:t xml:space="preserve"> is</w:t>
      </w:r>
      <w:r w:rsidRPr="008B19B6">
        <w:rPr>
          <w:rFonts w:eastAsiaTheme="minorEastAsia"/>
          <w:lang w:val="en-GB" w:eastAsia="zh-CN"/>
        </w:rPr>
        <w:t>, the more UEs can be supported. Accordingly, the period of positioning SRS resource for each UE can be very long</w:t>
      </w:r>
      <w:r w:rsidR="00AE2118">
        <w:rPr>
          <w:rFonts w:eastAsiaTheme="minorEastAsia"/>
          <w:lang w:val="en-GB" w:eastAsia="zh-CN"/>
        </w:rPr>
        <w:t xml:space="preserve"> to support a large number of idle/inactive UEs</w:t>
      </w:r>
      <w:r w:rsidRPr="008B19B6">
        <w:rPr>
          <w:rFonts w:eastAsiaTheme="minorEastAsia"/>
          <w:lang w:val="en-GB" w:eastAsia="zh-CN"/>
        </w:rPr>
        <w:t xml:space="preserve">. </w:t>
      </w:r>
      <w:r w:rsidR="00AE2118">
        <w:rPr>
          <w:rFonts w:eastAsiaTheme="minorEastAsia"/>
          <w:lang w:val="en-GB" w:eastAsia="zh-CN"/>
        </w:rPr>
        <w:t>Another</w:t>
      </w:r>
      <w:r>
        <w:rPr>
          <w:rFonts w:eastAsiaTheme="minorEastAsia"/>
          <w:lang w:eastAsia="zh-CN"/>
        </w:rPr>
        <w:t xml:space="preserve"> possibility </w:t>
      </w:r>
      <w:r w:rsidR="00AE2118">
        <w:rPr>
          <w:rFonts w:eastAsiaTheme="minorEastAsia"/>
          <w:lang w:eastAsia="zh-CN"/>
        </w:rPr>
        <w:t xml:space="preserve">is to configure </w:t>
      </w:r>
      <w:r>
        <w:rPr>
          <w:rFonts w:eastAsiaTheme="minorEastAsia"/>
          <w:lang w:eastAsia="zh-CN"/>
        </w:rPr>
        <w:t xml:space="preserve">a fixed periodicity to the UE in IDLE and </w:t>
      </w:r>
      <w:r w:rsidR="00AE2118">
        <w:rPr>
          <w:rFonts w:eastAsiaTheme="minorEastAsia"/>
          <w:lang w:eastAsia="zh-CN"/>
        </w:rPr>
        <w:t xml:space="preserve">inactive </w:t>
      </w:r>
      <w:r>
        <w:rPr>
          <w:rFonts w:eastAsiaTheme="minorEastAsia"/>
          <w:lang w:eastAsia="zh-CN"/>
        </w:rPr>
        <w:t>mode.</w:t>
      </w:r>
    </w:p>
    <w:p w:rsidR="00186B0A" w:rsidRPr="00E43CD3" w:rsidRDefault="00186B0A" w:rsidP="00186B0A">
      <w:pPr>
        <w:spacing w:after="200" w:line="276" w:lineRule="auto"/>
        <w:rPr>
          <w:rFonts w:ascii="Calibri" w:eastAsia="游明朝" w:hAnsi="Calibri" w:cs="Arial"/>
          <w:sz w:val="22"/>
          <w:szCs w:val="22"/>
          <w:lang w:eastAsia="zh-CN"/>
        </w:rPr>
      </w:pPr>
      <w:r w:rsidRPr="00E43CD3">
        <w:rPr>
          <w:rFonts w:ascii="Calibri" w:eastAsia="游明朝" w:hAnsi="Calibri" w:cs="Arial"/>
          <w:sz w:val="22"/>
          <w:szCs w:val="22"/>
          <w:lang w:eastAsia="zh-CN"/>
        </w:rPr>
        <w:t>-------------------- End TP ------------------------------</w:t>
      </w:r>
    </w:p>
    <w:p w:rsidR="00F2035A" w:rsidRPr="00186B0A" w:rsidRDefault="00F2035A" w:rsidP="002D1F59">
      <w:pPr>
        <w:pStyle w:val="a0"/>
        <w:rPr>
          <w:rFonts w:eastAsia="宋体"/>
          <w:bCs/>
          <w:lang w:eastAsia="zh-CN"/>
        </w:rPr>
      </w:pPr>
    </w:p>
    <w:sectPr w:rsidR="00F2035A" w:rsidRPr="00186B0A"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ED" w:rsidRDefault="00413DED">
      <w:r>
        <w:separator/>
      </w:r>
    </w:p>
  </w:endnote>
  <w:endnote w:type="continuationSeparator" w:id="0">
    <w:p w:rsidR="00413DED" w:rsidRDefault="00413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游明朝">
    <w:altName w:val="SimSun"/>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ED" w:rsidRDefault="00413DED">
      <w:r>
        <w:separator/>
      </w:r>
    </w:p>
  </w:footnote>
  <w:footnote w:type="continuationSeparator" w:id="0">
    <w:p w:rsidR="00413DED" w:rsidRDefault="00413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8D1" w:rsidRDefault="005378D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2pt;height:9.2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0D2E1A"/>
    <w:multiLevelType w:val="hybridMultilevel"/>
    <w:tmpl w:val="8BB05AB6"/>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nsid w:val="3B7950ED"/>
    <w:multiLevelType w:val="hybridMultilevel"/>
    <w:tmpl w:val="C69E321C"/>
    <w:lvl w:ilvl="0" w:tplc="1AE2A832">
      <w:start w:val="3"/>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7">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8">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1">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8861DD1"/>
    <w:multiLevelType w:val="hybridMultilevel"/>
    <w:tmpl w:val="47AAD8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30">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28"/>
  </w:num>
  <w:num w:numId="3">
    <w:abstractNumId w:val="11"/>
  </w:num>
  <w:num w:numId="4">
    <w:abstractNumId w:val="27"/>
  </w:num>
  <w:num w:numId="5">
    <w:abstractNumId w:val="32"/>
  </w:num>
  <w:num w:numId="6">
    <w:abstractNumId w:val="14"/>
  </w:num>
  <w:num w:numId="7">
    <w:abstractNumId w:val="18"/>
  </w:num>
  <w:num w:numId="8">
    <w:abstractNumId w:val="15"/>
  </w:num>
  <w:num w:numId="9">
    <w:abstractNumId w:val="8"/>
  </w:num>
  <w:num w:numId="10">
    <w:abstractNumId w:val="4"/>
  </w:num>
  <w:num w:numId="11">
    <w:abstractNumId w:val="17"/>
  </w:num>
  <w:num w:numId="12">
    <w:abstractNumId w:val="0"/>
  </w:num>
  <w:num w:numId="13">
    <w:abstractNumId w:val="1"/>
  </w:num>
  <w:num w:numId="14">
    <w:abstractNumId w:val="31"/>
  </w:num>
  <w:num w:numId="15">
    <w:abstractNumId w:val="24"/>
  </w:num>
  <w:num w:numId="16">
    <w:abstractNumId w:val="20"/>
  </w:num>
  <w:num w:numId="17">
    <w:abstractNumId w:val="19"/>
  </w:num>
  <w:num w:numId="18">
    <w:abstractNumId w:val="13"/>
  </w:num>
  <w:num w:numId="19">
    <w:abstractNumId w:val="22"/>
  </w:num>
  <w:num w:numId="20">
    <w:abstractNumId w:val="2"/>
  </w:num>
  <w:num w:numId="21">
    <w:abstractNumId w:val="3"/>
  </w:num>
  <w:num w:numId="22">
    <w:abstractNumId w:val="21"/>
  </w:num>
  <w:num w:numId="23">
    <w:abstractNumId w:val="23"/>
  </w:num>
  <w:num w:numId="24">
    <w:abstractNumId w:val="26"/>
  </w:num>
  <w:num w:numId="25">
    <w:abstractNumId w:val="29"/>
  </w:num>
  <w:num w:numId="26">
    <w:abstractNumId w:val="10"/>
  </w:num>
  <w:num w:numId="27">
    <w:abstractNumId w:val="33"/>
  </w:num>
  <w:num w:numId="28">
    <w:abstractNumId w:val="30"/>
  </w:num>
  <w:num w:numId="29">
    <w:abstractNumId w:val="9"/>
  </w:num>
  <w:num w:numId="30">
    <w:abstractNumId w:val="6"/>
  </w:num>
  <w:num w:numId="31">
    <w:abstractNumId w:val="7"/>
  </w:num>
  <w:num w:numId="32">
    <w:abstractNumId w:val="5"/>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0826"/>
    <w:rsid w:val="000012F9"/>
    <w:rsid w:val="00002134"/>
    <w:rsid w:val="0000242B"/>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E69"/>
    <w:rsid w:val="000241CB"/>
    <w:rsid w:val="000241EC"/>
    <w:rsid w:val="00024293"/>
    <w:rsid w:val="000250AB"/>
    <w:rsid w:val="0002552A"/>
    <w:rsid w:val="00025A64"/>
    <w:rsid w:val="00025D8A"/>
    <w:rsid w:val="000260C1"/>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0D68"/>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790"/>
    <w:rsid w:val="00052966"/>
    <w:rsid w:val="00053004"/>
    <w:rsid w:val="000537F7"/>
    <w:rsid w:val="00053B75"/>
    <w:rsid w:val="00053D7E"/>
    <w:rsid w:val="000540C0"/>
    <w:rsid w:val="00054698"/>
    <w:rsid w:val="0005477E"/>
    <w:rsid w:val="000557DC"/>
    <w:rsid w:val="000559D2"/>
    <w:rsid w:val="00055E49"/>
    <w:rsid w:val="00056B0F"/>
    <w:rsid w:val="0005702C"/>
    <w:rsid w:val="00057308"/>
    <w:rsid w:val="000573F9"/>
    <w:rsid w:val="00057693"/>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5A6"/>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F77"/>
    <w:rsid w:val="00096648"/>
    <w:rsid w:val="00096E01"/>
    <w:rsid w:val="00096F93"/>
    <w:rsid w:val="0009777D"/>
    <w:rsid w:val="00097909"/>
    <w:rsid w:val="00097E27"/>
    <w:rsid w:val="000A0183"/>
    <w:rsid w:val="000A07A7"/>
    <w:rsid w:val="000A09D3"/>
    <w:rsid w:val="000A178F"/>
    <w:rsid w:val="000A1A4E"/>
    <w:rsid w:val="000A1BC9"/>
    <w:rsid w:val="000A2339"/>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B85"/>
    <w:rsid w:val="000B6BBD"/>
    <w:rsid w:val="000B7835"/>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C6A"/>
    <w:rsid w:val="000D5FEF"/>
    <w:rsid w:val="000D65E6"/>
    <w:rsid w:val="000D6F2E"/>
    <w:rsid w:val="000D7793"/>
    <w:rsid w:val="000E02EE"/>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2F9F"/>
    <w:rsid w:val="001032FB"/>
    <w:rsid w:val="00103937"/>
    <w:rsid w:val="00103EAB"/>
    <w:rsid w:val="0010493D"/>
    <w:rsid w:val="00104DA0"/>
    <w:rsid w:val="0010500B"/>
    <w:rsid w:val="00105160"/>
    <w:rsid w:val="001053C1"/>
    <w:rsid w:val="00105570"/>
    <w:rsid w:val="001056CB"/>
    <w:rsid w:val="00105812"/>
    <w:rsid w:val="001067A4"/>
    <w:rsid w:val="00106BC9"/>
    <w:rsid w:val="00107304"/>
    <w:rsid w:val="001109E6"/>
    <w:rsid w:val="001113AF"/>
    <w:rsid w:val="00111719"/>
    <w:rsid w:val="001120FC"/>
    <w:rsid w:val="00112645"/>
    <w:rsid w:val="001128A8"/>
    <w:rsid w:val="00112F21"/>
    <w:rsid w:val="0011300A"/>
    <w:rsid w:val="0011322D"/>
    <w:rsid w:val="00113355"/>
    <w:rsid w:val="001135BA"/>
    <w:rsid w:val="001142DD"/>
    <w:rsid w:val="00114B37"/>
    <w:rsid w:val="00114BD9"/>
    <w:rsid w:val="00114F04"/>
    <w:rsid w:val="001151F9"/>
    <w:rsid w:val="00115911"/>
    <w:rsid w:val="00116E25"/>
    <w:rsid w:val="00117296"/>
    <w:rsid w:val="00117423"/>
    <w:rsid w:val="001174AC"/>
    <w:rsid w:val="0011759E"/>
    <w:rsid w:val="0012034E"/>
    <w:rsid w:val="00120A72"/>
    <w:rsid w:val="00121645"/>
    <w:rsid w:val="001216B6"/>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1B87"/>
    <w:rsid w:val="001326B7"/>
    <w:rsid w:val="00132726"/>
    <w:rsid w:val="00132BAC"/>
    <w:rsid w:val="00132CFC"/>
    <w:rsid w:val="0013361D"/>
    <w:rsid w:val="00134727"/>
    <w:rsid w:val="00134974"/>
    <w:rsid w:val="00134B9D"/>
    <w:rsid w:val="00135236"/>
    <w:rsid w:val="00135525"/>
    <w:rsid w:val="0013594B"/>
    <w:rsid w:val="00135972"/>
    <w:rsid w:val="00135A19"/>
    <w:rsid w:val="00135A9F"/>
    <w:rsid w:val="00136179"/>
    <w:rsid w:val="0013618B"/>
    <w:rsid w:val="00136576"/>
    <w:rsid w:val="0013659E"/>
    <w:rsid w:val="00136845"/>
    <w:rsid w:val="0013688A"/>
    <w:rsid w:val="00136C03"/>
    <w:rsid w:val="00136EA1"/>
    <w:rsid w:val="001378AC"/>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653"/>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501"/>
    <w:rsid w:val="00172D8C"/>
    <w:rsid w:val="001743B2"/>
    <w:rsid w:val="00175564"/>
    <w:rsid w:val="001759F9"/>
    <w:rsid w:val="001762ED"/>
    <w:rsid w:val="0017669A"/>
    <w:rsid w:val="00176731"/>
    <w:rsid w:val="0017685B"/>
    <w:rsid w:val="00176D09"/>
    <w:rsid w:val="00176D18"/>
    <w:rsid w:val="00177528"/>
    <w:rsid w:val="00177CD9"/>
    <w:rsid w:val="00180604"/>
    <w:rsid w:val="00180CB0"/>
    <w:rsid w:val="0018223B"/>
    <w:rsid w:val="00182240"/>
    <w:rsid w:val="001829FA"/>
    <w:rsid w:val="001830A4"/>
    <w:rsid w:val="00183510"/>
    <w:rsid w:val="0018370D"/>
    <w:rsid w:val="00183C1A"/>
    <w:rsid w:val="00183C8D"/>
    <w:rsid w:val="00184249"/>
    <w:rsid w:val="0018573F"/>
    <w:rsid w:val="00185B5F"/>
    <w:rsid w:val="00186B0A"/>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879"/>
    <w:rsid w:val="001A3F69"/>
    <w:rsid w:val="001A40FD"/>
    <w:rsid w:val="001A458F"/>
    <w:rsid w:val="001A4992"/>
    <w:rsid w:val="001A4E4A"/>
    <w:rsid w:val="001A4F27"/>
    <w:rsid w:val="001A51EB"/>
    <w:rsid w:val="001A551B"/>
    <w:rsid w:val="001A5F47"/>
    <w:rsid w:val="001A5F9D"/>
    <w:rsid w:val="001A69A2"/>
    <w:rsid w:val="001A727B"/>
    <w:rsid w:val="001A7917"/>
    <w:rsid w:val="001A7D4F"/>
    <w:rsid w:val="001A7EB3"/>
    <w:rsid w:val="001B03B7"/>
    <w:rsid w:val="001B071E"/>
    <w:rsid w:val="001B09AD"/>
    <w:rsid w:val="001B16C0"/>
    <w:rsid w:val="001B1D92"/>
    <w:rsid w:val="001B1E09"/>
    <w:rsid w:val="001B1E4A"/>
    <w:rsid w:val="001B2958"/>
    <w:rsid w:val="001B311D"/>
    <w:rsid w:val="001B33B8"/>
    <w:rsid w:val="001B3934"/>
    <w:rsid w:val="001B3B5D"/>
    <w:rsid w:val="001B3C54"/>
    <w:rsid w:val="001B3C7E"/>
    <w:rsid w:val="001B455B"/>
    <w:rsid w:val="001B47D5"/>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1282"/>
    <w:rsid w:val="001C1A97"/>
    <w:rsid w:val="001C21BC"/>
    <w:rsid w:val="001C235F"/>
    <w:rsid w:val="001C2408"/>
    <w:rsid w:val="001C2710"/>
    <w:rsid w:val="001C347B"/>
    <w:rsid w:val="001C3779"/>
    <w:rsid w:val="001C3D68"/>
    <w:rsid w:val="001C41EF"/>
    <w:rsid w:val="001C4D23"/>
    <w:rsid w:val="001C4E90"/>
    <w:rsid w:val="001C4F0D"/>
    <w:rsid w:val="001C5665"/>
    <w:rsid w:val="001C56C5"/>
    <w:rsid w:val="001C5AE9"/>
    <w:rsid w:val="001C5D2D"/>
    <w:rsid w:val="001C5EE0"/>
    <w:rsid w:val="001C626F"/>
    <w:rsid w:val="001C7268"/>
    <w:rsid w:val="001C78FC"/>
    <w:rsid w:val="001D0047"/>
    <w:rsid w:val="001D096F"/>
    <w:rsid w:val="001D0DD1"/>
    <w:rsid w:val="001D147E"/>
    <w:rsid w:val="001D155F"/>
    <w:rsid w:val="001D3425"/>
    <w:rsid w:val="001D3507"/>
    <w:rsid w:val="001D363E"/>
    <w:rsid w:val="001D3CC4"/>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23B4"/>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C81"/>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8CC"/>
    <w:rsid w:val="0022428B"/>
    <w:rsid w:val="00225241"/>
    <w:rsid w:val="00225551"/>
    <w:rsid w:val="00225F95"/>
    <w:rsid w:val="002263E3"/>
    <w:rsid w:val="00226865"/>
    <w:rsid w:val="00226BB0"/>
    <w:rsid w:val="0022746C"/>
    <w:rsid w:val="002302DB"/>
    <w:rsid w:val="00230EF1"/>
    <w:rsid w:val="00231386"/>
    <w:rsid w:val="0023142D"/>
    <w:rsid w:val="00231E3A"/>
    <w:rsid w:val="0023222B"/>
    <w:rsid w:val="0023247D"/>
    <w:rsid w:val="00232958"/>
    <w:rsid w:val="00233818"/>
    <w:rsid w:val="002342DD"/>
    <w:rsid w:val="00234429"/>
    <w:rsid w:val="002344A0"/>
    <w:rsid w:val="00234701"/>
    <w:rsid w:val="00234974"/>
    <w:rsid w:val="00234B22"/>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4C8E"/>
    <w:rsid w:val="002552C6"/>
    <w:rsid w:val="00255BC1"/>
    <w:rsid w:val="00256B58"/>
    <w:rsid w:val="002572EA"/>
    <w:rsid w:val="002573BB"/>
    <w:rsid w:val="00257BA5"/>
    <w:rsid w:val="00257C00"/>
    <w:rsid w:val="00257C26"/>
    <w:rsid w:val="00260039"/>
    <w:rsid w:val="002608FB"/>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A7B"/>
    <w:rsid w:val="00265D85"/>
    <w:rsid w:val="00265D91"/>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77BC5"/>
    <w:rsid w:val="002802DC"/>
    <w:rsid w:val="002802E9"/>
    <w:rsid w:val="002802F5"/>
    <w:rsid w:val="00280862"/>
    <w:rsid w:val="00280C3C"/>
    <w:rsid w:val="00281228"/>
    <w:rsid w:val="00281F30"/>
    <w:rsid w:val="00281FAD"/>
    <w:rsid w:val="00282534"/>
    <w:rsid w:val="00282907"/>
    <w:rsid w:val="00282929"/>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560"/>
    <w:rsid w:val="00296077"/>
    <w:rsid w:val="00297180"/>
    <w:rsid w:val="00297314"/>
    <w:rsid w:val="002974BF"/>
    <w:rsid w:val="00297743"/>
    <w:rsid w:val="00297C09"/>
    <w:rsid w:val="00297D26"/>
    <w:rsid w:val="002A04D2"/>
    <w:rsid w:val="002A0E29"/>
    <w:rsid w:val="002A1CAD"/>
    <w:rsid w:val="002A2011"/>
    <w:rsid w:val="002A22A1"/>
    <w:rsid w:val="002A2461"/>
    <w:rsid w:val="002A3ABA"/>
    <w:rsid w:val="002A44E2"/>
    <w:rsid w:val="002A45D8"/>
    <w:rsid w:val="002A4B57"/>
    <w:rsid w:val="002A4E1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46B"/>
    <w:rsid w:val="002B4D65"/>
    <w:rsid w:val="002B5563"/>
    <w:rsid w:val="002B5BD6"/>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1F59"/>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448B"/>
    <w:rsid w:val="00334D36"/>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91E"/>
    <w:rsid w:val="00342A2D"/>
    <w:rsid w:val="00342B3E"/>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836"/>
    <w:rsid w:val="00355838"/>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711F"/>
    <w:rsid w:val="003771A5"/>
    <w:rsid w:val="00377325"/>
    <w:rsid w:val="00377CDF"/>
    <w:rsid w:val="00380143"/>
    <w:rsid w:val="003817C3"/>
    <w:rsid w:val="00381CCA"/>
    <w:rsid w:val="00382699"/>
    <w:rsid w:val="00382C54"/>
    <w:rsid w:val="00382F03"/>
    <w:rsid w:val="0038335C"/>
    <w:rsid w:val="003835FA"/>
    <w:rsid w:val="00384125"/>
    <w:rsid w:val="00384CFE"/>
    <w:rsid w:val="00386944"/>
    <w:rsid w:val="00386C50"/>
    <w:rsid w:val="00386D1C"/>
    <w:rsid w:val="00386E7A"/>
    <w:rsid w:val="003870EF"/>
    <w:rsid w:val="0038772F"/>
    <w:rsid w:val="003877CD"/>
    <w:rsid w:val="00387E67"/>
    <w:rsid w:val="00387F03"/>
    <w:rsid w:val="00390C9F"/>
    <w:rsid w:val="00390D20"/>
    <w:rsid w:val="00391548"/>
    <w:rsid w:val="003919B8"/>
    <w:rsid w:val="00391AEA"/>
    <w:rsid w:val="00391D58"/>
    <w:rsid w:val="00392313"/>
    <w:rsid w:val="00393348"/>
    <w:rsid w:val="00393815"/>
    <w:rsid w:val="003938DB"/>
    <w:rsid w:val="003940C5"/>
    <w:rsid w:val="00394722"/>
    <w:rsid w:val="00394923"/>
    <w:rsid w:val="0039511F"/>
    <w:rsid w:val="0039529D"/>
    <w:rsid w:val="00395308"/>
    <w:rsid w:val="00395556"/>
    <w:rsid w:val="00395875"/>
    <w:rsid w:val="00395898"/>
    <w:rsid w:val="003959CC"/>
    <w:rsid w:val="00395D00"/>
    <w:rsid w:val="00395EE4"/>
    <w:rsid w:val="00396C26"/>
    <w:rsid w:val="0039790C"/>
    <w:rsid w:val="00397A79"/>
    <w:rsid w:val="003A00CB"/>
    <w:rsid w:val="003A0B14"/>
    <w:rsid w:val="003A0B7F"/>
    <w:rsid w:val="003A11AA"/>
    <w:rsid w:val="003A1BD2"/>
    <w:rsid w:val="003A1DA5"/>
    <w:rsid w:val="003A2B9E"/>
    <w:rsid w:val="003A375E"/>
    <w:rsid w:val="003A402D"/>
    <w:rsid w:val="003A489C"/>
    <w:rsid w:val="003A4DFA"/>
    <w:rsid w:val="003A5013"/>
    <w:rsid w:val="003A5188"/>
    <w:rsid w:val="003A5312"/>
    <w:rsid w:val="003A571D"/>
    <w:rsid w:val="003A5AF4"/>
    <w:rsid w:val="003A603C"/>
    <w:rsid w:val="003A64D1"/>
    <w:rsid w:val="003A6D2F"/>
    <w:rsid w:val="003A7426"/>
    <w:rsid w:val="003A749E"/>
    <w:rsid w:val="003A75D8"/>
    <w:rsid w:val="003A787B"/>
    <w:rsid w:val="003A78DE"/>
    <w:rsid w:val="003A7A8D"/>
    <w:rsid w:val="003A7EBD"/>
    <w:rsid w:val="003B04F1"/>
    <w:rsid w:val="003B0679"/>
    <w:rsid w:val="003B1813"/>
    <w:rsid w:val="003B1B84"/>
    <w:rsid w:val="003B1D53"/>
    <w:rsid w:val="003B2BE6"/>
    <w:rsid w:val="003B2DB4"/>
    <w:rsid w:val="003B2F65"/>
    <w:rsid w:val="003B361E"/>
    <w:rsid w:val="003B3977"/>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4B1"/>
    <w:rsid w:val="003C1C22"/>
    <w:rsid w:val="003C1DA4"/>
    <w:rsid w:val="003C3267"/>
    <w:rsid w:val="003C39CD"/>
    <w:rsid w:val="003C3D71"/>
    <w:rsid w:val="003C3F11"/>
    <w:rsid w:val="003C47FC"/>
    <w:rsid w:val="003C5004"/>
    <w:rsid w:val="003C5336"/>
    <w:rsid w:val="003C55B4"/>
    <w:rsid w:val="003C570C"/>
    <w:rsid w:val="003C6131"/>
    <w:rsid w:val="003C702D"/>
    <w:rsid w:val="003C7031"/>
    <w:rsid w:val="003C749D"/>
    <w:rsid w:val="003C7ED7"/>
    <w:rsid w:val="003D0811"/>
    <w:rsid w:val="003D0A0C"/>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E9"/>
    <w:rsid w:val="003F34A7"/>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AC9"/>
    <w:rsid w:val="003F7BDA"/>
    <w:rsid w:val="003F7C3A"/>
    <w:rsid w:val="00400732"/>
    <w:rsid w:val="00400744"/>
    <w:rsid w:val="00400C31"/>
    <w:rsid w:val="00401F38"/>
    <w:rsid w:val="004023E6"/>
    <w:rsid w:val="00403AFB"/>
    <w:rsid w:val="00403E08"/>
    <w:rsid w:val="00404D63"/>
    <w:rsid w:val="00405E3B"/>
    <w:rsid w:val="00405E94"/>
    <w:rsid w:val="00406A66"/>
    <w:rsid w:val="00406C82"/>
    <w:rsid w:val="0040734D"/>
    <w:rsid w:val="0040739C"/>
    <w:rsid w:val="004074AB"/>
    <w:rsid w:val="00407B38"/>
    <w:rsid w:val="00410037"/>
    <w:rsid w:val="0041126A"/>
    <w:rsid w:val="00412A5D"/>
    <w:rsid w:val="00412EFB"/>
    <w:rsid w:val="00413096"/>
    <w:rsid w:val="004133A6"/>
    <w:rsid w:val="0041344F"/>
    <w:rsid w:val="00413768"/>
    <w:rsid w:val="00413DAD"/>
    <w:rsid w:val="00413DE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F83"/>
    <w:rsid w:val="004223DF"/>
    <w:rsid w:val="00422A68"/>
    <w:rsid w:val="00422B32"/>
    <w:rsid w:val="00423437"/>
    <w:rsid w:val="00423D1D"/>
    <w:rsid w:val="004242F7"/>
    <w:rsid w:val="0042475E"/>
    <w:rsid w:val="00424AB6"/>
    <w:rsid w:val="004256C7"/>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3186"/>
    <w:rsid w:val="00433252"/>
    <w:rsid w:val="00433E00"/>
    <w:rsid w:val="0043476E"/>
    <w:rsid w:val="004348BC"/>
    <w:rsid w:val="004348BF"/>
    <w:rsid w:val="0043548A"/>
    <w:rsid w:val="00435604"/>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4035"/>
    <w:rsid w:val="0044435E"/>
    <w:rsid w:val="00444467"/>
    <w:rsid w:val="00444530"/>
    <w:rsid w:val="00444904"/>
    <w:rsid w:val="00444F2C"/>
    <w:rsid w:val="00445B35"/>
    <w:rsid w:val="004463B0"/>
    <w:rsid w:val="004467E3"/>
    <w:rsid w:val="00446870"/>
    <w:rsid w:val="00450175"/>
    <w:rsid w:val="004507BE"/>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701D3"/>
    <w:rsid w:val="00470954"/>
    <w:rsid w:val="004709B8"/>
    <w:rsid w:val="00471059"/>
    <w:rsid w:val="0047237D"/>
    <w:rsid w:val="004724C4"/>
    <w:rsid w:val="0047311A"/>
    <w:rsid w:val="0047364F"/>
    <w:rsid w:val="00473B1A"/>
    <w:rsid w:val="00474346"/>
    <w:rsid w:val="00474956"/>
    <w:rsid w:val="00474D87"/>
    <w:rsid w:val="004752A6"/>
    <w:rsid w:val="00475349"/>
    <w:rsid w:val="00475B73"/>
    <w:rsid w:val="0047682C"/>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422"/>
    <w:rsid w:val="004945E1"/>
    <w:rsid w:val="00494BFE"/>
    <w:rsid w:val="00494F8B"/>
    <w:rsid w:val="004952B2"/>
    <w:rsid w:val="0049588D"/>
    <w:rsid w:val="00495976"/>
    <w:rsid w:val="00496313"/>
    <w:rsid w:val="004969CE"/>
    <w:rsid w:val="0049759D"/>
    <w:rsid w:val="0049776D"/>
    <w:rsid w:val="00497E1C"/>
    <w:rsid w:val="004A0FCF"/>
    <w:rsid w:val="004A150D"/>
    <w:rsid w:val="004A1629"/>
    <w:rsid w:val="004A2673"/>
    <w:rsid w:val="004A2CA4"/>
    <w:rsid w:val="004A3181"/>
    <w:rsid w:val="004A337B"/>
    <w:rsid w:val="004A3809"/>
    <w:rsid w:val="004A3E5D"/>
    <w:rsid w:val="004A3F5F"/>
    <w:rsid w:val="004A3FF5"/>
    <w:rsid w:val="004A43FF"/>
    <w:rsid w:val="004A4E75"/>
    <w:rsid w:val="004A504D"/>
    <w:rsid w:val="004A5363"/>
    <w:rsid w:val="004A736A"/>
    <w:rsid w:val="004B010F"/>
    <w:rsid w:val="004B13FE"/>
    <w:rsid w:val="004B1795"/>
    <w:rsid w:val="004B1B97"/>
    <w:rsid w:val="004B1FE6"/>
    <w:rsid w:val="004B2409"/>
    <w:rsid w:val="004B296B"/>
    <w:rsid w:val="004B2AAF"/>
    <w:rsid w:val="004B3124"/>
    <w:rsid w:val="004B31D0"/>
    <w:rsid w:val="004B3C78"/>
    <w:rsid w:val="004B4069"/>
    <w:rsid w:val="004B4D09"/>
    <w:rsid w:val="004B5D95"/>
    <w:rsid w:val="004B6A7B"/>
    <w:rsid w:val="004B6B82"/>
    <w:rsid w:val="004B7CBD"/>
    <w:rsid w:val="004B7E79"/>
    <w:rsid w:val="004B7F43"/>
    <w:rsid w:val="004C002F"/>
    <w:rsid w:val="004C015A"/>
    <w:rsid w:val="004C036D"/>
    <w:rsid w:val="004C03B4"/>
    <w:rsid w:val="004C066C"/>
    <w:rsid w:val="004C0A9B"/>
    <w:rsid w:val="004C0B5E"/>
    <w:rsid w:val="004C0E67"/>
    <w:rsid w:val="004C1A60"/>
    <w:rsid w:val="004C2DB8"/>
    <w:rsid w:val="004C31F3"/>
    <w:rsid w:val="004C32EB"/>
    <w:rsid w:val="004C40CC"/>
    <w:rsid w:val="004C438D"/>
    <w:rsid w:val="004C4EA2"/>
    <w:rsid w:val="004C50F7"/>
    <w:rsid w:val="004C54C0"/>
    <w:rsid w:val="004C55A1"/>
    <w:rsid w:val="004C5F11"/>
    <w:rsid w:val="004C6243"/>
    <w:rsid w:val="004C63D8"/>
    <w:rsid w:val="004C69F7"/>
    <w:rsid w:val="004C6D16"/>
    <w:rsid w:val="004C75DA"/>
    <w:rsid w:val="004C7D3D"/>
    <w:rsid w:val="004C7F48"/>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73D2"/>
    <w:rsid w:val="004D76B4"/>
    <w:rsid w:val="004E0261"/>
    <w:rsid w:val="004E0F3B"/>
    <w:rsid w:val="004E0FBE"/>
    <w:rsid w:val="004E0FF1"/>
    <w:rsid w:val="004E13A2"/>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45ED"/>
    <w:rsid w:val="004F58EB"/>
    <w:rsid w:val="004F592B"/>
    <w:rsid w:val="004F5F62"/>
    <w:rsid w:val="004F6759"/>
    <w:rsid w:val="004F7427"/>
    <w:rsid w:val="004F753A"/>
    <w:rsid w:val="004F7E8E"/>
    <w:rsid w:val="0050224B"/>
    <w:rsid w:val="005023BB"/>
    <w:rsid w:val="00502B94"/>
    <w:rsid w:val="005030D4"/>
    <w:rsid w:val="00503579"/>
    <w:rsid w:val="005036A2"/>
    <w:rsid w:val="00503AE2"/>
    <w:rsid w:val="00503D93"/>
    <w:rsid w:val="00504E49"/>
    <w:rsid w:val="00504E9E"/>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C08"/>
    <w:rsid w:val="00555520"/>
    <w:rsid w:val="0055594B"/>
    <w:rsid w:val="00555AAD"/>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DD8"/>
    <w:rsid w:val="0057400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CF3"/>
    <w:rsid w:val="0058501F"/>
    <w:rsid w:val="00585525"/>
    <w:rsid w:val="00585538"/>
    <w:rsid w:val="0058570E"/>
    <w:rsid w:val="005860CF"/>
    <w:rsid w:val="005861E2"/>
    <w:rsid w:val="00586D72"/>
    <w:rsid w:val="0058782A"/>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7F0"/>
    <w:rsid w:val="005B787B"/>
    <w:rsid w:val="005C03A9"/>
    <w:rsid w:val="005C10C3"/>
    <w:rsid w:val="005C14E3"/>
    <w:rsid w:val="005C15BC"/>
    <w:rsid w:val="005C176B"/>
    <w:rsid w:val="005C188A"/>
    <w:rsid w:val="005C1DCB"/>
    <w:rsid w:val="005C1F21"/>
    <w:rsid w:val="005C272D"/>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3067"/>
    <w:rsid w:val="005D4773"/>
    <w:rsid w:val="005D486F"/>
    <w:rsid w:val="005D4EE6"/>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D7B43"/>
    <w:rsid w:val="005E0719"/>
    <w:rsid w:val="005E1333"/>
    <w:rsid w:val="005E146D"/>
    <w:rsid w:val="005E1A6C"/>
    <w:rsid w:val="005E1D74"/>
    <w:rsid w:val="005E2996"/>
    <w:rsid w:val="005E2F66"/>
    <w:rsid w:val="005E2FB4"/>
    <w:rsid w:val="005E502D"/>
    <w:rsid w:val="005E555E"/>
    <w:rsid w:val="005E5C27"/>
    <w:rsid w:val="005E63C9"/>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4AD"/>
    <w:rsid w:val="00605AB0"/>
    <w:rsid w:val="006064E4"/>
    <w:rsid w:val="006066BB"/>
    <w:rsid w:val="00606739"/>
    <w:rsid w:val="00606859"/>
    <w:rsid w:val="00606B38"/>
    <w:rsid w:val="00606EA2"/>
    <w:rsid w:val="006070F7"/>
    <w:rsid w:val="006075E7"/>
    <w:rsid w:val="00610C1F"/>
    <w:rsid w:val="00610ECF"/>
    <w:rsid w:val="006112D0"/>
    <w:rsid w:val="006122D7"/>
    <w:rsid w:val="006123CD"/>
    <w:rsid w:val="0061240A"/>
    <w:rsid w:val="00612600"/>
    <w:rsid w:val="00612DFF"/>
    <w:rsid w:val="00612E37"/>
    <w:rsid w:val="00612F78"/>
    <w:rsid w:val="00613048"/>
    <w:rsid w:val="0061335D"/>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24BC"/>
    <w:rsid w:val="006234BC"/>
    <w:rsid w:val="00623670"/>
    <w:rsid w:val="006238AF"/>
    <w:rsid w:val="006249C3"/>
    <w:rsid w:val="00624D92"/>
    <w:rsid w:val="00624E2A"/>
    <w:rsid w:val="0062514B"/>
    <w:rsid w:val="0062522C"/>
    <w:rsid w:val="0062523B"/>
    <w:rsid w:val="006254F3"/>
    <w:rsid w:val="006256B8"/>
    <w:rsid w:val="00625ECE"/>
    <w:rsid w:val="006260D0"/>
    <w:rsid w:val="00626712"/>
    <w:rsid w:val="00627B6F"/>
    <w:rsid w:val="00627FC1"/>
    <w:rsid w:val="0063000D"/>
    <w:rsid w:val="00630372"/>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7BBF"/>
    <w:rsid w:val="00650280"/>
    <w:rsid w:val="00650486"/>
    <w:rsid w:val="00650A2C"/>
    <w:rsid w:val="00651426"/>
    <w:rsid w:val="00651696"/>
    <w:rsid w:val="0065172D"/>
    <w:rsid w:val="00651C67"/>
    <w:rsid w:val="006524AF"/>
    <w:rsid w:val="006524B0"/>
    <w:rsid w:val="0065307A"/>
    <w:rsid w:val="006533DC"/>
    <w:rsid w:val="00653561"/>
    <w:rsid w:val="00653578"/>
    <w:rsid w:val="006538DD"/>
    <w:rsid w:val="006539E6"/>
    <w:rsid w:val="00653DB6"/>
    <w:rsid w:val="00653E30"/>
    <w:rsid w:val="00654111"/>
    <w:rsid w:val="0065498F"/>
    <w:rsid w:val="00654D45"/>
    <w:rsid w:val="0065508A"/>
    <w:rsid w:val="00655989"/>
    <w:rsid w:val="00655E71"/>
    <w:rsid w:val="00655EBA"/>
    <w:rsid w:val="00655FBB"/>
    <w:rsid w:val="006569D4"/>
    <w:rsid w:val="006573F8"/>
    <w:rsid w:val="0065794B"/>
    <w:rsid w:val="00657F93"/>
    <w:rsid w:val="006609EC"/>
    <w:rsid w:val="00660B3B"/>
    <w:rsid w:val="00660BC0"/>
    <w:rsid w:val="006611C8"/>
    <w:rsid w:val="006617D9"/>
    <w:rsid w:val="006624A8"/>
    <w:rsid w:val="006635E6"/>
    <w:rsid w:val="00663BE1"/>
    <w:rsid w:val="00663C11"/>
    <w:rsid w:val="00663CA8"/>
    <w:rsid w:val="00664B50"/>
    <w:rsid w:val="006651EE"/>
    <w:rsid w:val="006658ED"/>
    <w:rsid w:val="00665957"/>
    <w:rsid w:val="006663A2"/>
    <w:rsid w:val="006668C2"/>
    <w:rsid w:val="00666946"/>
    <w:rsid w:val="00666A74"/>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A46"/>
    <w:rsid w:val="006A4B54"/>
    <w:rsid w:val="006A597F"/>
    <w:rsid w:val="006A6319"/>
    <w:rsid w:val="006A655C"/>
    <w:rsid w:val="006A6560"/>
    <w:rsid w:val="006A6666"/>
    <w:rsid w:val="006A66EC"/>
    <w:rsid w:val="006A6956"/>
    <w:rsid w:val="006A6B5E"/>
    <w:rsid w:val="006A7321"/>
    <w:rsid w:val="006A76F4"/>
    <w:rsid w:val="006A7784"/>
    <w:rsid w:val="006A7994"/>
    <w:rsid w:val="006A7CC3"/>
    <w:rsid w:val="006A7F61"/>
    <w:rsid w:val="006B0B90"/>
    <w:rsid w:val="006B0BCC"/>
    <w:rsid w:val="006B0C14"/>
    <w:rsid w:val="006B0C4A"/>
    <w:rsid w:val="006B1695"/>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4C62"/>
    <w:rsid w:val="006C53D0"/>
    <w:rsid w:val="006C65E2"/>
    <w:rsid w:val="006C703C"/>
    <w:rsid w:val="006C73CC"/>
    <w:rsid w:val="006C7B22"/>
    <w:rsid w:val="006C7F83"/>
    <w:rsid w:val="006D0027"/>
    <w:rsid w:val="006D0170"/>
    <w:rsid w:val="006D1C39"/>
    <w:rsid w:val="006D1E35"/>
    <w:rsid w:val="006D2321"/>
    <w:rsid w:val="006D2491"/>
    <w:rsid w:val="006D2611"/>
    <w:rsid w:val="006D2777"/>
    <w:rsid w:val="006D2A3F"/>
    <w:rsid w:val="006D2B86"/>
    <w:rsid w:val="006D335B"/>
    <w:rsid w:val="006D3F39"/>
    <w:rsid w:val="006D42CD"/>
    <w:rsid w:val="006D452D"/>
    <w:rsid w:val="006D4781"/>
    <w:rsid w:val="006D4AE7"/>
    <w:rsid w:val="006D5711"/>
    <w:rsid w:val="006D6782"/>
    <w:rsid w:val="006D6961"/>
    <w:rsid w:val="006D7963"/>
    <w:rsid w:val="006D79DA"/>
    <w:rsid w:val="006E052D"/>
    <w:rsid w:val="006E0951"/>
    <w:rsid w:val="006E151D"/>
    <w:rsid w:val="006E1697"/>
    <w:rsid w:val="006E19CD"/>
    <w:rsid w:val="006E24BD"/>
    <w:rsid w:val="006E3036"/>
    <w:rsid w:val="006E31CF"/>
    <w:rsid w:val="006E328A"/>
    <w:rsid w:val="006E3530"/>
    <w:rsid w:val="006E3737"/>
    <w:rsid w:val="006E411F"/>
    <w:rsid w:val="006E4531"/>
    <w:rsid w:val="006E4CD8"/>
    <w:rsid w:val="006E5102"/>
    <w:rsid w:val="006E57EB"/>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648"/>
    <w:rsid w:val="006F26DD"/>
    <w:rsid w:val="006F3443"/>
    <w:rsid w:val="006F3883"/>
    <w:rsid w:val="006F3E94"/>
    <w:rsid w:val="006F4218"/>
    <w:rsid w:val="006F42A6"/>
    <w:rsid w:val="006F4761"/>
    <w:rsid w:val="006F48C4"/>
    <w:rsid w:val="006F54ED"/>
    <w:rsid w:val="006F5807"/>
    <w:rsid w:val="006F5E0B"/>
    <w:rsid w:val="006F7098"/>
    <w:rsid w:val="006F70A0"/>
    <w:rsid w:val="006F7382"/>
    <w:rsid w:val="006F79BF"/>
    <w:rsid w:val="007010F1"/>
    <w:rsid w:val="00701174"/>
    <w:rsid w:val="007019D0"/>
    <w:rsid w:val="00701A1E"/>
    <w:rsid w:val="00702084"/>
    <w:rsid w:val="007022B6"/>
    <w:rsid w:val="00702BBF"/>
    <w:rsid w:val="00702EF2"/>
    <w:rsid w:val="00702F01"/>
    <w:rsid w:val="00703107"/>
    <w:rsid w:val="007034F8"/>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A3"/>
    <w:rsid w:val="007227C9"/>
    <w:rsid w:val="00722C37"/>
    <w:rsid w:val="00722C95"/>
    <w:rsid w:val="00722F04"/>
    <w:rsid w:val="0072317D"/>
    <w:rsid w:val="00723E3D"/>
    <w:rsid w:val="00724343"/>
    <w:rsid w:val="00724A52"/>
    <w:rsid w:val="00724CBA"/>
    <w:rsid w:val="00725667"/>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DD2"/>
    <w:rsid w:val="00735171"/>
    <w:rsid w:val="00735A01"/>
    <w:rsid w:val="00736266"/>
    <w:rsid w:val="0073626D"/>
    <w:rsid w:val="00736445"/>
    <w:rsid w:val="00736876"/>
    <w:rsid w:val="00736884"/>
    <w:rsid w:val="00736A84"/>
    <w:rsid w:val="00736C8A"/>
    <w:rsid w:val="007373F0"/>
    <w:rsid w:val="00737CB1"/>
    <w:rsid w:val="007407AF"/>
    <w:rsid w:val="00740D27"/>
    <w:rsid w:val="0074192E"/>
    <w:rsid w:val="007419AF"/>
    <w:rsid w:val="00741EBF"/>
    <w:rsid w:val="00741F43"/>
    <w:rsid w:val="00742095"/>
    <w:rsid w:val="00742462"/>
    <w:rsid w:val="00742481"/>
    <w:rsid w:val="00742B3F"/>
    <w:rsid w:val="00742FC5"/>
    <w:rsid w:val="00744372"/>
    <w:rsid w:val="007452F4"/>
    <w:rsid w:val="00745655"/>
    <w:rsid w:val="00745C55"/>
    <w:rsid w:val="00746147"/>
    <w:rsid w:val="00746757"/>
    <w:rsid w:val="00746B1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3FE7"/>
    <w:rsid w:val="0075512B"/>
    <w:rsid w:val="00755381"/>
    <w:rsid w:val="00755832"/>
    <w:rsid w:val="00755B50"/>
    <w:rsid w:val="00755D9F"/>
    <w:rsid w:val="00756513"/>
    <w:rsid w:val="00756EFE"/>
    <w:rsid w:val="0076017C"/>
    <w:rsid w:val="007608D7"/>
    <w:rsid w:val="00761C27"/>
    <w:rsid w:val="00761EE6"/>
    <w:rsid w:val="0076254C"/>
    <w:rsid w:val="00762957"/>
    <w:rsid w:val="00762DB4"/>
    <w:rsid w:val="0076312F"/>
    <w:rsid w:val="00763CFB"/>
    <w:rsid w:val="00763FC4"/>
    <w:rsid w:val="00764014"/>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4CD"/>
    <w:rsid w:val="00773773"/>
    <w:rsid w:val="00774593"/>
    <w:rsid w:val="00774D8F"/>
    <w:rsid w:val="00775395"/>
    <w:rsid w:val="00775491"/>
    <w:rsid w:val="0077561E"/>
    <w:rsid w:val="00775BFF"/>
    <w:rsid w:val="00775DDB"/>
    <w:rsid w:val="00776150"/>
    <w:rsid w:val="00776269"/>
    <w:rsid w:val="00776BFD"/>
    <w:rsid w:val="00776CF8"/>
    <w:rsid w:val="00776D50"/>
    <w:rsid w:val="00777C3C"/>
    <w:rsid w:val="00780A8B"/>
    <w:rsid w:val="00780DC4"/>
    <w:rsid w:val="00780E00"/>
    <w:rsid w:val="0078109D"/>
    <w:rsid w:val="007818F8"/>
    <w:rsid w:val="007828DD"/>
    <w:rsid w:val="00782E4E"/>
    <w:rsid w:val="00783086"/>
    <w:rsid w:val="0078368A"/>
    <w:rsid w:val="00783AC2"/>
    <w:rsid w:val="00784463"/>
    <w:rsid w:val="007844ED"/>
    <w:rsid w:val="00784790"/>
    <w:rsid w:val="00784B69"/>
    <w:rsid w:val="007860F3"/>
    <w:rsid w:val="007878D3"/>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6F2E"/>
    <w:rsid w:val="007970A1"/>
    <w:rsid w:val="00797502"/>
    <w:rsid w:val="00797722"/>
    <w:rsid w:val="00797F5D"/>
    <w:rsid w:val="007A0F72"/>
    <w:rsid w:val="007A12AD"/>
    <w:rsid w:val="007A12FE"/>
    <w:rsid w:val="007A1625"/>
    <w:rsid w:val="007A1EFD"/>
    <w:rsid w:val="007A2110"/>
    <w:rsid w:val="007A214E"/>
    <w:rsid w:val="007A2D28"/>
    <w:rsid w:val="007A2F9F"/>
    <w:rsid w:val="007A3654"/>
    <w:rsid w:val="007A4558"/>
    <w:rsid w:val="007A4593"/>
    <w:rsid w:val="007A4CA0"/>
    <w:rsid w:val="007A4FF6"/>
    <w:rsid w:val="007A5338"/>
    <w:rsid w:val="007A5341"/>
    <w:rsid w:val="007A57ED"/>
    <w:rsid w:val="007A58E5"/>
    <w:rsid w:val="007A5B42"/>
    <w:rsid w:val="007A5C2E"/>
    <w:rsid w:val="007A5C72"/>
    <w:rsid w:val="007A5CDB"/>
    <w:rsid w:val="007A5E6E"/>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B17"/>
    <w:rsid w:val="007C0ECD"/>
    <w:rsid w:val="007C13FC"/>
    <w:rsid w:val="007C207E"/>
    <w:rsid w:val="007C2098"/>
    <w:rsid w:val="007C2309"/>
    <w:rsid w:val="007C2860"/>
    <w:rsid w:val="007C2BC3"/>
    <w:rsid w:val="007C2E62"/>
    <w:rsid w:val="007C3671"/>
    <w:rsid w:val="007C36C8"/>
    <w:rsid w:val="007C3FCB"/>
    <w:rsid w:val="007C44AA"/>
    <w:rsid w:val="007C49F6"/>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D7BBC"/>
    <w:rsid w:val="007E011E"/>
    <w:rsid w:val="007E0290"/>
    <w:rsid w:val="007E0EEC"/>
    <w:rsid w:val="007E16C8"/>
    <w:rsid w:val="007E1A5B"/>
    <w:rsid w:val="007E22BF"/>
    <w:rsid w:val="007E24C9"/>
    <w:rsid w:val="007E3A95"/>
    <w:rsid w:val="007E3BCD"/>
    <w:rsid w:val="007E3FB4"/>
    <w:rsid w:val="007E44BD"/>
    <w:rsid w:val="007E4A12"/>
    <w:rsid w:val="007E4C21"/>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3AE"/>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476"/>
    <w:rsid w:val="00827941"/>
    <w:rsid w:val="00827DF7"/>
    <w:rsid w:val="008303D6"/>
    <w:rsid w:val="008306D9"/>
    <w:rsid w:val="0083072B"/>
    <w:rsid w:val="00830733"/>
    <w:rsid w:val="00830B42"/>
    <w:rsid w:val="00830CE7"/>
    <w:rsid w:val="00830D9C"/>
    <w:rsid w:val="00831585"/>
    <w:rsid w:val="00831A57"/>
    <w:rsid w:val="00831C33"/>
    <w:rsid w:val="00831CCB"/>
    <w:rsid w:val="00831CF6"/>
    <w:rsid w:val="0083260C"/>
    <w:rsid w:val="008330ED"/>
    <w:rsid w:val="00833705"/>
    <w:rsid w:val="00833EC5"/>
    <w:rsid w:val="00833ED2"/>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293"/>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3BEB"/>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F19"/>
    <w:rsid w:val="00863044"/>
    <w:rsid w:val="0086479A"/>
    <w:rsid w:val="008647F3"/>
    <w:rsid w:val="008654C3"/>
    <w:rsid w:val="008658CC"/>
    <w:rsid w:val="00865AA0"/>
    <w:rsid w:val="00865B0E"/>
    <w:rsid w:val="00865B8B"/>
    <w:rsid w:val="00866B7A"/>
    <w:rsid w:val="00867255"/>
    <w:rsid w:val="008674A5"/>
    <w:rsid w:val="008678CB"/>
    <w:rsid w:val="0086798E"/>
    <w:rsid w:val="00867A40"/>
    <w:rsid w:val="00867D47"/>
    <w:rsid w:val="00867F89"/>
    <w:rsid w:val="00870494"/>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738"/>
    <w:rsid w:val="00884B69"/>
    <w:rsid w:val="00884B75"/>
    <w:rsid w:val="00884E6C"/>
    <w:rsid w:val="00885074"/>
    <w:rsid w:val="008859EB"/>
    <w:rsid w:val="00885BB6"/>
    <w:rsid w:val="008861F5"/>
    <w:rsid w:val="0088728A"/>
    <w:rsid w:val="00890253"/>
    <w:rsid w:val="0089046F"/>
    <w:rsid w:val="00890AB0"/>
    <w:rsid w:val="008910E5"/>
    <w:rsid w:val="00891487"/>
    <w:rsid w:val="00891B06"/>
    <w:rsid w:val="008927D2"/>
    <w:rsid w:val="008927D9"/>
    <w:rsid w:val="00892C3E"/>
    <w:rsid w:val="00892F75"/>
    <w:rsid w:val="0089355D"/>
    <w:rsid w:val="00893E9F"/>
    <w:rsid w:val="008942D5"/>
    <w:rsid w:val="0089534A"/>
    <w:rsid w:val="00895870"/>
    <w:rsid w:val="00895CD6"/>
    <w:rsid w:val="00896415"/>
    <w:rsid w:val="00896F84"/>
    <w:rsid w:val="00897033"/>
    <w:rsid w:val="00897754"/>
    <w:rsid w:val="00897D1E"/>
    <w:rsid w:val="00897E6C"/>
    <w:rsid w:val="008A033D"/>
    <w:rsid w:val="008A0888"/>
    <w:rsid w:val="008A1486"/>
    <w:rsid w:val="008A298B"/>
    <w:rsid w:val="008A2C5E"/>
    <w:rsid w:val="008A2FBA"/>
    <w:rsid w:val="008A3493"/>
    <w:rsid w:val="008A3614"/>
    <w:rsid w:val="008A3632"/>
    <w:rsid w:val="008A4040"/>
    <w:rsid w:val="008A494F"/>
    <w:rsid w:val="008A49D2"/>
    <w:rsid w:val="008A4B2C"/>
    <w:rsid w:val="008A4D18"/>
    <w:rsid w:val="008A4FAC"/>
    <w:rsid w:val="008A4FD7"/>
    <w:rsid w:val="008A5102"/>
    <w:rsid w:val="008A5360"/>
    <w:rsid w:val="008A6219"/>
    <w:rsid w:val="008A622F"/>
    <w:rsid w:val="008A6369"/>
    <w:rsid w:val="008A6731"/>
    <w:rsid w:val="008A6A4C"/>
    <w:rsid w:val="008A6BBA"/>
    <w:rsid w:val="008A6CCE"/>
    <w:rsid w:val="008A73EF"/>
    <w:rsid w:val="008A797F"/>
    <w:rsid w:val="008A7DBB"/>
    <w:rsid w:val="008A7E86"/>
    <w:rsid w:val="008A7F6F"/>
    <w:rsid w:val="008B0264"/>
    <w:rsid w:val="008B071C"/>
    <w:rsid w:val="008B09EE"/>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C1"/>
    <w:rsid w:val="008D276E"/>
    <w:rsid w:val="008D4C85"/>
    <w:rsid w:val="008D4D91"/>
    <w:rsid w:val="008D5541"/>
    <w:rsid w:val="008D5C81"/>
    <w:rsid w:val="008D774E"/>
    <w:rsid w:val="008E009A"/>
    <w:rsid w:val="008E01AC"/>
    <w:rsid w:val="008E0421"/>
    <w:rsid w:val="008E063D"/>
    <w:rsid w:val="008E074A"/>
    <w:rsid w:val="008E10FD"/>
    <w:rsid w:val="008E14AC"/>
    <w:rsid w:val="008E1538"/>
    <w:rsid w:val="008E1DFD"/>
    <w:rsid w:val="008E274C"/>
    <w:rsid w:val="008E2AF6"/>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3218"/>
    <w:rsid w:val="008F397D"/>
    <w:rsid w:val="008F4541"/>
    <w:rsid w:val="008F477F"/>
    <w:rsid w:val="008F5605"/>
    <w:rsid w:val="008F563E"/>
    <w:rsid w:val="008F591D"/>
    <w:rsid w:val="008F5938"/>
    <w:rsid w:val="008F59A4"/>
    <w:rsid w:val="008F5ED5"/>
    <w:rsid w:val="008F694A"/>
    <w:rsid w:val="008F6F30"/>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A2C"/>
    <w:rsid w:val="009060E6"/>
    <w:rsid w:val="009062D6"/>
    <w:rsid w:val="00906C20"/>
    <w:rsid w:val="00906E3C"/>
    <w:rsid w:val="009071FC"/>
    <w:rsid w:val="00907520"/>
    <w:rsid w:val="00907862"/>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760A"/>
    <w:rsid w:val="0091787D"/>
    <w:rsid w:val="00917F6F"/>
    <w:rsid w:val="00920531"/>
    <w:rsid w:val="009208FA"/>
    <w:rsid w:val="00921BBC"/>
    <w:rsid w:val="0092271F"/>
    <w:rsid w:val="009228DD"/>
    <w:rsid w:val="00922DD0"/>
    <w:rsid w:val="009231C2"/>
    <w:rsid w:val="0092368A"/>
    <w:rsid w:val="0092560D"/>
    <w:rsid w:val="00925867"/>
    <w:rsid w:val="00925DD5"/>
    <w:rsid w:val="0092649C"/>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5FF"/>
    <w:rsid w:val="0094481F"/>
    <w:rsid w:val="00944B38"/>
    <w:rsid w:val="00944BCB"/>
    <w:rsid w:val="00944F41"/>
    <w:rsid w:val="00945823"/>
    <w:rsid w:val="00945833"/>
    <w:rsid w:val="00945D36"/>
    <w:rsid w:val="00945D41"/>
    <w:rsid w:val="00945E25"/>
    <w:rsid w:val="00945FC0"/>
    <w:rsid w:val="009460BC"/>
    <w:rsid w:val="009463E2"/>
    <w:rsid w:val="009464C8"/>
    <w:rsid w:val="0094654D"/>
    <w:rsid w:val="009465CB"/>
    <w:rsid w:val="00947F9B"/>
    <w:rsid w:val="009509FD"/>
    <w:rsid w:val="00950A82"/>
    <w:rsid w:val="00950CE7"/>
    <w:rsid w:val="00951AE4"/>
    <w:rsid w:val="00953349"/>
    <w:rsid w:val="00954A06"/>
    <w:rsid w:val="00954B9B"/>
    <w:rsid w:val="00955101"/>
    <w:rsid w:val="00955481"/>
    <w:rsid w:val="00955679"/>
    <w:rsid w:val="00955916"/>
    <w:rsid w:val="00955AEB"/>
    <w:rsid w:val="009565B0"/>
    <w:rsid w:val="00956846"/>
    <w:rsid w:val="00956A29"/>
    <w:rsid w:val="00956CDF"/>
    <w:rsid w:val="00956D70"/>
    <w:rsid w:val="00956F18"/>
    <w:rsid w:val="009572D6"/>
    <w:rsid w:val="009576AD"/>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72E1"/>
    <w:rsid w:val="0096763E"/>
    <w:rsid w:val="00967978"/>
    <w:rsid w:val="00967B05"/>
    <w:rsid w:val="0097047F"/>
    <w:rsid w:val="00970A89"/>
    <w:rsid w:val="00970F09"/>
    <w:rsid w:val="00970F83"/>
    <w:rsid w:val="00971558"/>
    <w:rsid w:val="00971DB8"/>
    <w:rsid w:val="00972B2B"/>
    <w:rsid w:val="009732AB"/>
    <w:rsid w:val="00973B5C"/>
    <w:rsid w:val="00976C71"/>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C1E"/>
    <w:rsid w:val="00985D75"/>
    <w:rsid w:val="00986491"/>
    <w:rsid w:val="009866E8"/>
    <w:rsid w:val="00986BDD"/>
    <w:rsid w:val="00986D96"/>
    <w:rsid w:val="009903AF"/>
    <w:rsid w:val="0099046B"/>
    <w:rsid w:val="0099140B"/>
    <w:rsid w:val="00992042"/>
    <w:rsid w:val="00992AEB"/>
    <w:rsid w:val="00992ECB"/>
    <w:rsid w:val="00992FFB"/>
    <w:rsid w:val="0099305B"/>
    <w:rsid w:val="009935EC"/>
    <w:rsid w:val="00993870"/>
    <w:rsid w:val="009939A1"/>
    <w:rsid w:val="009939D8"/>
    <w:rsid w:val="00993E62"/>
    <w:rsid w:val="00994642"/>
    <w:rsid w:val="00994811"/>
    <w:rsid w:val="00996600"/>
    <w:rsid w:val="009966DC"/>
    <w:rsid w:val="00996CC2"/>
    <w:rsid w:val="00997536"/>
    <w:rsid w:val="00997957"/>
    <w:rsid w:val="009A012D"/>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265"/>
    <w:rsid w:val="009B7721"/>
    <w:rsid w:val="009C000B"/>
    <w:rsid w:val="009C0043"/>
    <w:rsid w:val="009C0097"/>
    <w:rsid w:val="009C0C35"/>
    <w:rsid w:val="009C122F"/>
    <w:rsid w:val="009C1243"/>
    <w:rsid w:val="009C1262"/>
    <w:rsid w:val="009C150A"/>
    <w:rsid w:val="009C1B7D"/>
    <w:rsid w:val="009C1D6A"/>
    <w:rsid w:val="009C1F45"/>
    <w:rsid w:val="009C2060"/>
    <w:rsid w:val="009C32C7"/>
    <w:rsid w:val="009C33AD"/>
    <w:rsid w:val="009C392E"/>
    <w:rsid w:val="009C3B5D"/>
    <w:rsid w:val="009C458C"/>
    <w:rsid w:val="009C458E"/>
    <w:rsid w:val="009C4A36"/>
    <w:rsid w:val="009C4D99"/>
    <w:rsid w:val="009C519E"/>
    <w:rsid w:val="009C52CB"/>
    <w:rsid w:val="009C5587"/>
    <w:rsid w:val="009C58B4"/>
    <w:rsid w:val="009C5A97"/>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6E2"/>
    <w:rsid w:val="009D69DA"/>
    <w:rsid w:val="009D7219"/>
    <w:rsid w:val="009D75B8"/>
    <w:rsid w:val="009D7C71"/>
    <w:rsid w:val="009E12EA"/>
    <w:rsid w:val="009E222A"/>
    <w:rsid w:val="009E2269"/>
    <w:rsid w:val="009E2EEB"/>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B77"/>
    <w:rsid w:val="00A009FA"/>
    <w:rsid w:val="00A00CE6"/>
    <w:rsid w:val="00A01440"/>
    <w:rsid w:val="00A01552"/>
    <w:rsid w:val="00A01658"/>
    <w:rsid w:val="00A0170C"/>
    <w:rsid w:val="00A017DE"/>
    <w:rsid w:val="00A01A77"/>
    <w:rsid w:val="00A0219B"/>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910"/>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AD"/>
    <w:rsid w:val="00A23D48"/>
    <w:rsid w:val="00A2400F"/>
    <w:rsid w:val="00A2435B"/>
    <w:rsid w:val="00A24CA7"/>
    <w:rsid w:val="00A26006"/>
    <w:rsid w:val="00A2677B"/>
    <w:rsid w:val="00A26789"/>
    <w:rsid w:val="00A272EF"/>
    <w:rsid w:val="00A27858"/>
    <w:rsid w:val="00A27B91"/>
    <w:rsid w:val="00A31376"/>
    <w:rsid w:val="00A31F4B"/>
    <w:rsid w:val="00A323F7"/>
    <w:rsid w:val="00A3311F"/>
    <w:rsid w:val="00A33456"/>
    <w:rsid w:val="00A339EA"/>
    <w:rsid w:val="00A33D88"/>
    <w:rsid w:val="00A34010"/>
    <w:rsid w:val="00A348FF"/>
    <w:rsid w:val="00A34BBD"/>
    <w:rsid w:val="00A34DE7"/>
    <w:rsid w:val="00A34EFF"/>
    <w:rsid w:val="00A352DC"/>
    <w:rsid w:val="00A35520"/>
    <w:rsid w:val="00A35737"/>
    <w:rsid w:val="00A35788"/>
    <w:rsid w:val="00A36EF2"/>
    <w:rsid w:val="00A400EE"/>
    <w:rsid w:val="00A4058D"/>
    <w:rsid w:val="00A4063D"/>
    <w:rsid w:val="00A406D8"/>
    <w:rsid w:val="00A40951"/>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A90"/>
    <w:rsid w:val="00A540E1"/>
    <w:rsid w:val="00A54195"/>
    <w:rsid w:val="00A549C9"/>
    <w:rsid w:val="00A54E7B"/>
    <w:rsid w:val="00A5576C"/>
    <w:rsid w:val="00A5656D"/>
    <w:rsid w:val="00A57FF7"/>
    <w:rsid w:val="00A600CC"/>
    <w:rsid w:val="00A60957"/>
    <w:rsid w:val="00A60B6E"/>
    <w:rsid w:val="00A610B2"/>
    <w:rsid w:val="00A61613"/>
    <w:rsid w:val="00A621AC"/>
    <w:rsid w:val="00A625DF"/>
    <w:rsid w:val="00A62986"/>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1F15"/>
    <w:rsid w:val="00A72E1D"/>
    <w:rsid w:val="00A72FBC"/>
    <w:rsid w:val="00A7315C"/>
    <w:rsid w:val="00A735BD"/>
    <w:rsid w:val="00A739B3"/>
    <w:rsid w:val="00A73ECA"/>
    <w:rsid w:val="00A74D6D"/>
    <w:rsid w:val="00A75431"/>
    <w:rsid w:val="00A7601A"/>
    <w:rsid w:val="00A7619A"/>
    <w:rsid w:val="00A761C3"/>
    <w:rsid w:val="00A7650E"/>
    <w:rsid w:val="00A76DA0"/>
    <w:rsid w:val="00A77222"/>
    <w:rsid w:val="00A775A9"/>
    <w:rsid w:val="00A77856"/>
    <w:rsid w:val="00A7797F"/>
    <w:rsid w:val="00A77E21"/>
    <w:rsid w:val="00A8052D"/>
    <w:rsid w:val="00A80DB4"/>
    <w:rsid w:val="00A80F2B"/>
    <w:rsid w:val="00A816EF"/>
    <w:rsid w:val="00A81A07"/>
    <w:rsid w:val="00A81A84"/>
    <w:rsid w:val="00A81DA6"/>
    <w:rsid w:val="00A823E7"/>
    <w:rsid w:val="00A82893"/>
    <w:rsid w:val="00A82BDB"/>
    <w:rsid w:val="00A83806"/>
    <w:rsid w:val="00A83831"/>
    <w:rsid w:val="00A840AD"/>
    <w:rsid w:val="00A8459F"/>
    <w:rsid w:val="00A84A29"/>
    <w:rsid w:val="00A85CE6"/>
    <w:rsid w:val="00A86561"/>
    <w:rsid w:val="00A8671F"/>
    <w:rsid w:val="00A877AD"/>
    <w:rsid w:val="00A87B07"/>
    <w:rsid w:val="00A9062C"/>
    <w:rsid w:val="00A913C7"/>
    <w:rsid w:val="00A91941"/>
    <w:rsid w:val="00A91A55"/>
    <w:rsid w:val="00A91EAC"/>
    <w:rsid w:val="00A9217C"/>
    <w:rsid w:val="00A92AB8"/>
    <w:rsid w:val="00A92DB6"/>
    <w:rsid w:val="00A93446"/>
    <w:rsid w:val="00A937F7"/>
    <w:rsid w:val="00A943E2"/>
    <w:rsid w:val="00A944A4"/>
    <w:rsid w:val="00A95113"/>
    <w:rsid w:val="00A960DD"/>
    <w:rsid w:val="00A96694"/>
    <w:rsid w:val="00A966C3"/>
    <w:rsid w:val="00A97385"/>
    <w:rsid w:val="00A97759"/>
    <w:rsid w:val="00A97A34"/>
    <w:rsid w:val="00A97BE0"/>
    <w:rsid w:val="00AA02D0"/>
    <w:rsid w:val="00AA0493"/>
    <w:rsid w:val="00AA0D94"/>
    <w:rsid w:val="00AA0E4F"/>
    <w:rsid w:val="00AA178D"/>
    <w:rsid w:val="00AA19D0"/>
    <w:rsid w:val="00AA20D6"/>
    <w:rsid w:val="00AA238E"/>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2045"/>
    <w:rsid w:val="00AB21A2"/>
    <w:rsid w:val="00AB2229"/>
    <w:rsid w:val="00AB2869"/>
    <w:rsid w:val="00AB2C40"/>
    <w:rsid w:val="00AB2F5E"/>
    <w:rsid w:val="00AB30D5"/>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733A"/>
    <w:rsid w:val="00AD741B"/>
    <w:rsid w:val="00AD7A74"/>
    <w:rsid w:val="00AE0042"/>
    <w:rsid w:val="00AE0204"/>
    <w:rsid w:val="00AE0270"/>
    <w:rsid w:val="00AE0274"/>
    <w:rsid w:val="00AE0B4B"/>
    <w:rsid w:val="00AE1295"/>
    <w:rsid w:val="00AE1403"/>
    <w:rsid w:val="00AE148B"/>
    <w:rsid w:val="00AE2118"/>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33F6"/>
    <w:rsid w:val="00AF3BA1"/>
    <w:rsid w:val="00AF405D"/>
    <w:rsid w:val="00AF4587"/>
    <w:rsid w:val="00AF5142"/>
    <w:rsid w:val="00AF5818"/>
    <w:rsid w:val="00AF623E"/>
    <w:rsid w:val="00AF62F1"/>
    <w:rsid w:val="00AF6491"/>
    <w:rsid w:val="00AF685B"/>
    <w:rsid w:val="00AF764A"/>
    <w:rsid w:val="00AF78F7"/>
    <w:rsid w:val="00B006E8"/>
    <w:rsid w:val="00B011A3"/>
    <w:rsid w:val="00B01619"/>
    <w:rsid w:val="00B01657"/>
    <w:rsid w:val="00B017B4"/>
    <w:rsid w:val="00B01A50"/>
    <w:rsid w:val="00B022FC"/>
    <w:rsid w:val="00B0289D"/>
    <w:rsid w:val="00B02B6D"/>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BFB"/>
    <w:rsid w:val="00B14C1A"/>
    <w:rsid w:val="00B15097"/>
    <w:rsid w:val="00B1521D"/>
    <w:rsid w:val="00B1526E"/>
    <w:rsid w:val="00B15672"/>
    <w:rsid w:val="00B15920"/>
    <w:rsid w:val="00B15C8A"/>
    <w:rsid w:val="00B15DF0"/>
    <w:rsid w:val="00B1695B"/>
    <w:rsid w:val="00B17D65"/>
    <w:rsid w:val="00B2013C"/>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19E"/>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6B"/>
    <w:rsid w:val="00B624E5"/>
    <w:rsid w:val="00B62808"/>
    <w:rsid w:val="00B62984"/>
    <w:rsid w:val="00B62E9B"/>
    <w:rsid w:val="00B632AA"/>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EB"/>
    <w:rsid w:val="00BA13A4"/>
    <w:rsid w:val="00BA16E0"/>
    <w:rsid w:val="00BA278B"/>
    <w:rsid w:val="00BA297B"/>
    <w:rsid w:val="00BA3A00"/>
    <w:rsid w:val="00BA483A"/>
    <w:rsid w:val="00BA4AF9"/>
    <w:rsid w:val="00BA50B6"/>
    <w:rsid w:val="00BA5BA1"/>
    <w:rsid w:val="00BA5CED"/>
    <w:rsid w:val="00BA5D40"/>
    <w:rsid w:val="00BA66E8"/>
    <w:rsid w:val="00BA6928"/>
    <w:rsid w:val="00BA74E8"/>
    <w:rsid w:val="00BA7FC8"/>
    <w:rsid w:val="00BB0269"/>
    <w:rsid w:val="00BB0836"/>
    <w:rsid w:val="00BB0A9D"/>
    <w:rsid w:val="00BB1994"/>
    <w:rsid w:val="00BB1DDD"/>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4CA"/>
    <w:rsid w:val="00BE5624"/>
    <w:rsid w:val="00BE5798"/>
    <w:rsid w:val="00BE58BB"/>
    <w:rsid w:val="00BE5D4C"/>
    <w:rsid w:val="00BE6124"/>
    <w:rsid w:val="00BE664A"/>
    <w:rsid w:val="00BE68FA"/>
    <w:rsid w:val="00BE69F5"/>
    <w:rsid w:val="00BE6BA3"/>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682"/>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32B"/>
    <w:rsid w:val="00C06829"/>
    <w:rsid w:val="00C079F7"/>
    <w:rsid w:val="00C108BC"/>
    <w:rsid w:val="00C117BE"/>
    <w:rsid w:val="00C126B6"/>
    <w:rsid w:val="00C13618"/>
    <w:rsid w:val="00C140A3"/>
    <w:rsid w:val="00C14714"/>
    <w:rsid w:val="00C14B32"/>
    <w:rsid w:val="00C14CAB"/>
    <w:rsid w:val="00C15022"/>
    <w:rsid w:val="00C15AA3"/>
    <w:rsid w:val="00C15B3E"/>
    <w:rsid w:val="00C16B50"/>
    <w:rsid w:val="00C172C3"/>
    <w:rsid w:val="00C17311"/>
    <w:rsid w:val="00C173BD"/>
    <w:rsid w:val="00C17596"/>
    <w:rsid w:val="00C204CF"/>
    <w:rsid w:val="00C20532"/>
    <w:rsid w:val="00C20646"/>
    <w:rsid w:val="00C20B7F"/>
    <w:rsid w:val="00C20CEE"/>
    <w:rsid w:val="00C2105A"/>
    <w:rsid w:val="00C21185"/>
    <w:rsid w:val="00C214D0"/>
    <w:rsid w:val="00C21C63"/>
    <w:rsid w:val="00C22122"/>
    <w:rsid w:val="00C22829"/>
    <w:rsid w:val="00C22D21"/>
    <w:rsid w:val="00C22E03"/>
    <w:rsid w:val="00C244C9"/>
    <w:rsid w:val="00C24667"/>
    <w:rsid w:val="00C247A1"/>
    <w:rsid w:val="00C24DEA"/>
    <w:rsid w:val="00C25517"/>
    <w:rsid w:val="00C259D5"/>
    <w:rsid w:val="00C26576"/>
    <w:rsid w:val="00C265D9"/>
    <w:rsid w:val="00C26962"/>
    <w:rsid w:val="00C27766"/>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40902"/>
    <w:rsid w:val="00C415D1"/>
    <w:rsid w:val="00C421E8"/>
    <w:rsid w:val="00C4252E"/>
    <w:rsid w:val="00C425B4"/>
    <w:rsid w:val="00C42733"/>
    <w:rsid w:val="00C42E94"/>
    <w:rsid w:val="00C435AB"/>
    <w:rsid w:val="00C44B7B"/>
    <w:rsid w:val="00C457E9"/>
    <w:rsid w:val="00C458F8"/>
    <w:rsid w:val="00C462D3"/>
    <w:rsid w:val="00C46E1B"/>
    <w:rsid w:val="00C47167"/>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901"/>
    <w:rsid w:val="00C619C4"/>
    <w:rsid w:val="00C61A4C"/>
    <w:rsid w:val="00C6200C"/>
    <w:rsid w:val="00C62673"/>
    <w:rsid w:val="00C62A19"/>
    <w:rsid w:val="00C62BF3"/>
    <w:rsid w:val="00C633AA"/>
    <w:rsid w:val="00C6348C"/>
    <w:rsid w:val="00C638AE"/>
    <w:rsid w:val="00C63C2C"/>
    <w:rsid w:val="00C63E60"/>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F20"/>
    <w:rsid w:val="00C75FC0"/>
    <w:rsid w:val="00C76952"/>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5A0C"/>
    <w:rsid w:val="00C85EC0"/>
    <w:rsid w:val="00C86840"/>
    <w:rsid w:val="00C86893"/>
    <w:rsid w:val="00C87803"/>
    <w:rsid w:val="00C90955"/>
    <w:rsid w:val="00C90B29"/>
    <w:rsid w:val="00C913AC"/>
    <w:rsid w:val="00C916DB"/>
    <w:rsid w:val="00C91ADF"/>
    <w:rsid w:val="00C92255"/>
    <w:rsid w:val="00C93302"/>
    <w:rsid w:val="00C93A2E"/>
    <w:rsid w:val="00C93D53"/>
    <w:rsid w:val="00C94514"/>
    <w:rsid w:val="00C94799"/>
    <w:rsid w:val="00C94C70"/>
    <w:rsid w:val="00C94DB9"/>
    <w:rsid w:val="00C950A6"/>
    <w:rsid w:val="00C96004"/>
    <w:rsid w:val="00C97426"/>
    <w:rsid w:val="00CA060E"/>
    <w:rsid w:val="00CA0A76"/>
    <w:rsid w:val="00CA0F06"/>
    <w:rsid w:val="00CA0F79"/>
    <w:rsid w:val="00CA11D6"/>
    <w:rsid w:val="00CA21D4"/>
    <w:rsid w:val="00CA2256"/>
    <w:rsid w:val="00CA23D9"/>
    <w:rsid w:val="00CA3919"/>
    <w:rsid w:val="00CA3C9A"/>
    <w:rsid w:val="00CA43C5"/>
    <w:rsid w:val="00CA43CA"/>
    <w:rsid w:val="00CA4883"/>
    <w:rsid w:val="00CA4E1C"/>
    <w:rsid w:val="00CA4FC2"/>
    <w:rsid w:val="00CA531A"/>
    <w:rsid w:val="00CA5414"/>
    <w:rsid w:val="00CA54D4"/>
    <w:rsid w:val="00CA6F34"/>
    <w:rsid w:val="00CA752A"/>
    <w:rsid w:val="00CA782C"/>
    <w:rsid w:val="00CB0613"/>
    <w:rsid w:val="00CB071C"/>
    <w:rsid w:val="00CB0E4E"/>
    <w:rsid w:val="00CB0F05"/>
    <w:rsid w:val="00CB1A3A"/>
    <w:rsid w:val="00CB21D8"/>
    <w:rsid w:val="00CB2377"/>
    <w:rsid w:val="00CB40DB"/>
    <w:rsid w:val="00CB418A"/>
    <w:rsid w:val="00CB41F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5"/>
    <w:rsid w:val="00CD5EB6"/>
    <w:rsid w:val="00CD6189"/>
    <w:rsid w:val="00CD71C9"/>
    <w:rsid w:val="00CE05F2"/>
    <w:rsid w:val="00CE0D51"/>
    <w:rsid w:val="00CE0F09"/>
    <w:rsid w:val="00CE0F85"/>
    <w:rsid w:val="00CE13E0"/>
    <w:rsid w:val="00CE1865"/>
    <w:rsid w:val="00CE1B94"/>
    <w:rsid w:val="00CE1BA7"/>
    <w:rsid w:val="00CE1BCB"/>
    <w:rsid w:val="00CE1EF0"/>
    <w:rsid w:val="00CE21FE"/>
    <w:rsid w:val="00CE229B"/>
    <w:rsid w:val="00CE2539"/>
    <w:rsid w:val="00CE2E71"/>
    <w:rsid w:val="00CE34DC"/>
    <w:rsid w:val="00CE430A"/>
    <w:rsid w:val="00CE445D"/>
    <w:rsid w:val="00CE4D0E"/>
    <w:rsid w:val="00CE5CE8"/>
    <w:rsid w:val="00CE5D05"/>
    <w:rsid w:val="00CE5D29"/>
    <w:rsid w:val="00CE5F66"/>
    <w:rsid w:val="00CE607A"/>
    <w:rsid w:val="00CE6091"/>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6D4C"/>
    <w:rsid w:val="00CF70A9"/>
    <w:rsid w:val="00CF7452"/>
    <w:rsid w:val="00CF7612"/>
    <w:rsid w:val="00D007B5"/>
    <w:rsid w:val="00D00A23"/>
    <w:rsid w:val="00D0134C"/>
    <w:rsid w:val="00D0138A"/>
    <w:rsid w:val="00D01FFE"/>
    <w:rsid w:val="00D021C1"/>
    <w:rsid w:val="00D0234E"/>
    <w:rsid w:val="00D026C1"/>
    <w:rsid w:val="00D02F36"/>
    <w:rsid w:val="00D034DA"/>
    <w:rsid w:val="00D0372C"/>
    <w:rsid w:val="00D03C49"/>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BA2"/>
    <w:rsid w:val="00D34FD4"/>
    <w:rsid w:val="00D3537D"/>
    <w:rsid w:val="00D35817"/>
    <w:rsid w:val="00D35F70"/>
    <w:rsid w:val="00D374F4"/>
    <w:rsid w:val="00D37602"/>
    <w:rsid w:val="00D3762C"/>
    <w:rsid w:val="00D37C5A"/>
    <w:rsid w:val="00D37E73"/>
    <w:rsid w:val="00D40065"/>
    <w:rsid w:val="00D40762"/>
    <w:rsid w:val="00D407C1"/>
    <w:rsid w:val="00D40E4B"/>
    <w:rsid w:val="00D41048"/>
    <w:rsid w:val="00D41094"/>
    <w:rsid w:val="00D411FE"/>
    <w:rsid w:val="00D4120C"/>
    <w:rsid w:val="00D41564"/>
    <w:rsid w:val="00D422FF"/>
    <w:rsid w:val="00D42D6A"/>
    <w:rsid w:val="00D430CE"/>
    <w:rsid w:val="00D431E1"/>
    <w:rsid w:val="00D4352B"/>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B93"/>
    <w:rsid w:val="00D559CC"/>
    <w:rsid w:val="00D55BDD"/>
    <w:rsid w:val="00D56B14"/>
    <w:rsid w:val="00D572B9"/>
    <w:rsid w:val="00D573FE"/>
    <w:rsid w:val="00D577DD"/>
    <w:rsid w:val="00D57B45"/>
    <w:rsid w:val="00D600C2"/>
    <w:rsid w:val="00D603FF"/>
    <w:rsid w:val="00D60866"/>
    <w:rsid w:val="00D60F4B"/>
    <w:rsid w:val="00D6157A"/>
    <w:rsid w:val="00D61844"/>
    <w:rsid w:val="00D61C25"/>
    <w:rsid w:val="00D61E0A"/>
    <w:rsid w:val="00D62356"/>
    <w:rsid w:val="00D626E1"/>
    <w:rsid w:val="00D62751"/>
    <w:rsid w:val="00D62A23"/>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D73"/>
    <w:rsid w:val="00D7210D"/>
    <w:rsid w:val="00D7211B"/>
    <w:rsid w:val="00D726EE"/>
    <w:rsid w:val="00D731B2"/>
    <w:rsid w:val="00D73592"/>
    <w:rsid w:val="00D736DA"/>
    <w:rsid w:val="00D74062"/>
    <w:rsid w:val="00D7412B"/>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2BC7"/>
    <w:rsid w:val="00D82D71"/>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9010D"/>
    <w:rsid w:val="00D90136"/>
    <w:rsid w:val="00D90326"/>
    <w:rsid w:val="00D9103F"/>
    <w:rsid w:val="00D924BB"/>
    <w:rsid w:val="00D927FE"/>
    <w:rsid w:val="00D9294D"/>
    <w:rsid w:val="00D92CAF"/>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FA"/>
    <w:rsid w:val="00DA28A8"/>
    <w:rsid w:val="00DA2CDB"/>
    <w:rsid w:val="00DA300F"/>
    <w:rsid w:val="00DA30C0"/>
    <w:rsid w:val="00DA34ED"/>
    <w:rsid w:val="00DA3BBD"/>
    <w:rsid w:val="00DA3BD4"/>
    <w:rsid w:val="00DA4596"/>
    <w:rsid w:val="00DA5168"/>
    <w:rsid w:val="00DA53AC"/>
    <w:rsid w:val="00DA57B1"/>
    <w:rsid w:val="00DA5911"/>
    <w:rsid w:val="00DA5EB7"/>
    <w:rsid w:val="00DA67EB"/>
    <w:rsid w:val="00DA70D0"/>
    <w:rsid w:val="00DA722E"/>
    <w:rsid w:val="00DA73C4"/>
    <w:rsid w:val="00DA7703"/>
    <w:rsid w:val="00DA7733"/>
    <w:rsid w:val="00DA7C22"/>
    <w:rsid w:val="00DA7DD9"/>
    <w:rsid w:val="00DB0003"/>
    <w:rsid w:val="00DB0276"/>
    <w:rsid w:val="00DB0389"/>
    <w:rsid w:val="00DB085C"/>
    <w:rsid w:val="00DB198D"/>
    <w:rsid w:val="00DB1E02"/>
    <w:rsid w:val="00DB230F"/>
    <w:rsid w:val="00DB23BC"/>
    <w:rsid w:val="00DB2404"/>
    <w:rsid w:val="00DB3105"/>
    <w:rsid w:val="00DB33A5"/>
    <w:rsid w:val="00DB398E"/>
    <w:rsid w:val="00DB3D65"/>
    <w:rsid w:val="00DB4127"/>
    <w:rsid w:val="00DB42A1"/>
    <w:rsid w:val="00DB4BFC"/>
    <w:rsid w:val="00DB5A26"/>
    <w:rsid w:val="00DB5F33"/>
    <w:rsid w:val="00DB653A"/>
    <w:rsid w:val="00DB70E3"/>
    <w:rsid w:val="00DB7960"/>
    <w:rsid w:val="00DC02A3"/>
    <w:rsid w:val="00DC093C"/>
    <w:rsid w:val="00DC0ED8"/>
    <w:rsid w:val="00DC1A47"/>
    <w:rsid w:val="00DC1CA7"/>
    <w:rsid w:val="00DC1F36"/>
    <w:rsid w:val="00DC2AAB"/>
    <w:rsid w:val="00DC2F23"/>
    <w:rsid w:val="00DC37CD"/>
    <w:rsid w:val="00DC42BA"/>
    <w:rsid w:val="00DC4497"/>
    <w:rsid w:val="00DC4CB9"/>
    <w:rsid w:val="00DC5381"/>
    <w:rsid w:val="00DC5BE4"/>
    <w:rsid w:val="00DC5DC0"/>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7B7"/>
    <w:rsid w:val="00DF5AD7"/>
    <w:rsid w:val="00DF628C"/>
    <w:rsid w:val="00DF670F"/>
    <w:rsid w:val="00DF6BEF"/>
    <w:rsid w:val="00DF6CDC"/>
    <w:rsid w:val="00DF74E8"/>
    <w:rsid w:val="00DF779E"/>
    <w:rsid w:val="00DF7CF7"/>
    <w:rsid w:val="00E00CEE"/>
    <w:rsid w:val="00E01DA3"/>
    <w:rsid w:val="00E01EFC"/>
    <w:rsid w:val="00E02610"/>
    <w:rsid w:val="00E039C2"/>
    <w:rsid w:val="00E03D38"/>
    <w:rsid w:val="00E040F8"/>
    <w:rsid w:val="00E04335"/>
    <w:rsid w:val="00E04695"/>
    <w:rsid w:val="00E0525F"/>
    <w:rsid w:val="00E0542E"/>
    <w:rsid w:val="00E06028"/>
    <w:rsid w:val="00E0613E"/>
    <w:rsid w:val="00E06723"/>
    <w:rsid w:val="00E06973"/>
    <w:rsid w:val="00E06AD0"/>
    <w:rsid w:val="00E06C0A"/>
    <w:rsid w:val="00E070D4"/>
    <w:rsid w:val="00E07615"/>
    <w:rsid w:val="00E07D8A"/>
    <w:rsid w:val="00E10643"/>
    <w:rsid w:val="00E10DC2"/>
    <w:rsid w:val="00E1249C"/>
    <w:rsid w:val="00E12591"/>
    <w:rsid w:val="00E127F4"/>
    <w:rsid w:val="00E12F2F"/>
    <w:rsid w:val="00E13415"/>
    <w:rsid w:val="00E142FE"/>
    <w:rsid w:val="00E1518D"/>
    <w:rsid w:val="00E15569"/>
    <w:rsid w:val="00E1563F"/>
    <w:rsid w:val="00E15FB9"/>
    <w:rsid w:val="00E16307"/>
    <w:rsid w:val="00E16382"/>
    <w:rsid w:val="00E16FF8"/>
    <w:rsid w:val="00E17227"/>
    <w:rsid w:val="00E175B9"/>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703"/>
    <w:rsid w:val="00E24D2A"/>
    <w:rsid w:val="00E24EF5"/>
    <w:rsid w:val="00E24F0C"/>
    <w:rsid w:val="00E25700"/>
    <w:rsid w:val="00E2580F"/>
    <w:rsid w:val="00E263BC"/>
    <w:rsid w:val="00E263EF"/>
    <w:rsid w:val="00E26569"/>
    <w:rsid w:val="00E265BD"/>
    <w:rsid w:val="00E26702"/>
    <w:rsid w:val="00E26773"/>
    <w:rsid w:val="00E26858"/>
    <w:rsid w:val="00E26915"/>
    <w:rsid w:val="00E26C78"/>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689C"/>
    <w:rsid w:val="00E36BE2"/>
    <w:rsid w:val="00E36EB1"/>
    <w:rsid w:val="00E37302"/>
    <w:rsid w:val="00E37746"/>
    <w:rsid w:val="00E37A8D"/>
    <w:rsid w:val="00E37B62"/>
    <w:rsid w:val="00E37C96"/>
    <w:rsid w:val="00E400ED"/>
    <w:rsid w:val="00E40D38"/>
    <w:rsid w:val="00E40F27"/>
    <w:rsid w:val="00E41445"/>
    <w:rsid w:val="00E41A01"/>
    <w:rsid w:val="00E41D55"/>
    <w:rsid w:val="00E41FB5"/>
    <w:rsid w:val="00E42406"/>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66"/>
    <w:rsid w:val="00E5402B"/>
    <w:rsid w:val="00E54141"/>
    <w:rsid w:val="00E55AA0"/>
    <w:rsid w:val="00E55AAB"/>
    <w:rsid w:val="00E55D8A"/>
    <w:rsid w:val="00E561C6"/>
    <w:rsid w:val="00E56532"/>
    <w:rsid w:val="00E567C9"/>
    <w:rsid w:val="00E568EE"/>
    <w:rsid w:val="00E56B10"/>
    <w:rsid w:val="00E571B0"/>
    <w:rsid w:val="00E572B0"/>
    <w:rsid w:val="00E6003F"/>
    <w:rsid w:val="00E60C2A"/>
    <w:rsid w:val="00E60D47"/>
    <w:rsid w:val="00E60E3C"/>
    <w:rsid w:val="00E61042"/>
    <w:rsid w:val="00E61407"/>
    <w:rsid w:val="00E61543"/>
    <w:rsid w:val="00E620F4"/>
    <w:rsid w:val="00E62132"/>
    <w:rsid w:val="00E62296"/>
    <w:rsid w:val="00E6326A"/>
    <w:rsid w:val="00E63ADC"/>
    <w:rsid w:val="00E63E6F"/>
    <w:rsid w:val="00E6446D"/>
    <w:rsid w:val="00E6462C"/>
    <w:rsid w:val="00E646DE"/>
    <w:rsid w:val="00E64968"/>
    <w:rsid w:val="00E65044"/>
    <w:rsid w:val="00E65190"/>
    <w:rsid w:val="00E65589"/>
    <w:rsid w:val="00E65646"/>
    <w:rsid w:val="00E666CC"/>
    <w:rsid w:val="00E66733"/>
    <w:rsid w:val="00E66B6C"/>
    <w:rsid w:val="00E67277"/>
    <w:rsid w:val="00E67400"/>
    <w:rsid w:val="00E678D3"/>
    <w:rsid w:val="00E67904"/>
    <w:rsid w:val="00E67B3F"/>
    <w:rsid w:val="00E67FE3"/>
    <w:rsid w:val="00E7078E"/>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973"/>
    <w:rsid w:val="00E83A27"/>
    <w:rsid w:val="00E83F16"/>
    <w:rsid w:val="00E83F18"/>
    <w:rsid w:val="00E8470B"/>
    <w:rsid w:val="00E84A8F"/>
    <w:rsid w:val="00E84CDC"/>
    <w:rsid w:val="00E850A3"/>
    <w:rsid w:val="00E85704"/>
    <w:rsid w:val="00E86A95"/>
    <w:rsid w:val="00E87C43"/>
    <w:rsid w:val="00E87D16"/>
    <w:rsid w:val="00E87FD2"/>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80C"/>
    <w:rsid w:val="00EA7AF6"/>
    <w:rsid w:val="00EB0279"/>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175"/>
    <w:rsid w:val="00EE4CC9"/>
    <w:rsid w:val="00EE5730"/>
    <w:rsid w:val="00EE578F"/>
    <w:rsid w:val="00EE5B91"/>
    <w:rsid w:val="00EE5BE6"/>
    <w:rsid w:val="00EE5FB6"/>
    <w:rsid w:val="00EE69CA"/>
    <w:rsid w:val="00EE6AB2"/>
    <w:rsid w:val="00EE712F"/>
    <w:rsid w:val="00EE737E"/>
    <w:rsid w:val="00EE776D"/>
    <w:rsid w:val="00EE7D17"/>
    <w:rsid w:val="00EF0A40"/>
    <w:rsid w:val="00EF1999"/>
    <w:rsid w:val="00EF1D7F"/>
    <w:rsid w:val="00EF1F5B"/>
    <w:rsid w:val="00EF22A6"/>
    <w:rsid w:val="00EF2953"/>
    <w:rsid w:val="00EF2FEA"/>
    <w:rsid w:val="00EF303C"/>
    <w:rsid w:val="00EF3221"/>
    <w:rsid w:val="00EF334D"/>
    <w:rsid w:val="00EF38BD"/>
    <w:rsid w:val="00EF4310"/>
    <w:rsid w:val="00EF48C7"/>
    <w:rsid w:val="00EF5031"/>
    <w:rsid w:val="00EF63FF"/>
    <w:rsid w:val="00EF668F"/>
    <w:rsid w:val="00F00159"/>
    <w:rsid w:val="00F001C1"/>
    <w:rsid w:val="00F0073D"/>
    <w:rsid w:val="00F00B84"/>
    <w:rsid w:val="00F00C09"/>
    <w:rsid w:val="00F00FA0"/>
    <w:rsid w:val="00F012F8"/>
    <w:rsid w:val="00F019DD"/>
    <w:rsid w:val="00F01F8A"/>
    <w:rsid w:val="00F026E3"/>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1A05"/>
    <w:rsid w:val="00F22186"/>
    <w:rsid w:val="00F22685"/>
    <w:rsid w:val="00F2286E"/>
    <w:rsid w:val="00F22D00"/>
    <w:rsid w:val="00F22F33"/>
    <w:rsid w:val="00F237F2"/>
    <w:rsid w:val="00F2403B"/>
    <w:rsid w:val="00F24101"/>
    <w:rsid w:val="00F251D8"/>
    <w:rsid w:val="00F25C21"/>
    <w:rsid w:val="00F26065"/>
    <w:rsid w:val="00F270C3"/>
    <w:rsid w:val="00F272E7"/>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850"/>
    <w:rsid w:val="00F42C97"/>
    <w:rsid w:val="00F42E38"/>
    <w:rsid w:val="00F42FB5"/>
    <w:rsid w:val="00F4365A"/>
    <w:rsid w:val="00F44B92"/>
    <w:rsid w:val="00F44C6C"/>
    <w:rsid w:val="00F44E77"/>
    <w:rsid w:val="00F455CB"/>
    <w:rsid w:val="00F456F1"/>
    <w:rsid w:val="00F45A96"/>
    <w:rsid w:val="00F45ACC"/>
    <w:rsid w:val="00F45FAC"/>
    <w:rsid w:val="00F467A5"/>
    <w:rsid w:val="00F467F7"/>
    <w:rsid w:val="00F46CA4"/>
    <w:rsid w:val="00F47DE8"/>
    <w:rsid w:val="00F47E1E"/>
    <w:rsid w:val="00F500DA"/>
    <w:rsid w:val="00F506A6"/>
    <w:rsid w:val="00F50965"/>
    <w:rsid w:val="00F50CCD"/>
    <w:rsid w:val="00F50E9C"/>
    <w:rsid w:val="00F50FC2"/>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60493"/>
    <w:rsid w:val="00F6062E"/>
    <w:rsid w:val="00F60920"/>
    <w:rsid w:val="00F60F6A"/>
    <w:rsid w:val="00F6125D"/>
    <w:rsid w:val="00F61710"/>
    <w:rsid w:val="00F61B4C"/>
    <w:rsid w:val="00F61FAC"/>
    <w:rsid w:val="00F62921"/>
    <w:rsid w:val="00F62DE2"/>
    <w:rsid w:val="00F633AE"/>
    <w:rsid w:val="00F63495"/>
    <w:rsid w:val="00F63D86"/>
    <w:rsid w:val="00F63F79"/>
    <w:rsid w:val="00F64357"/>
    <w:rsid w:val="00F64787"/>
    <w:rsid w:val="00F64EDB"/>
    <w:rsid w:val="00F65627"/>
    <w:rsid w:val="00F660E2"/>
    <w:rsid w:val="00F663D9"/>
    <w:rsid w:val="00F666A2"/>
    <w:rsid w:val="00F66EB8"/>
    <w:rsid w:val="00F66EFA"/>
    <w:rsid w:val="00F6747A"/>
    <w:rsid w:val="00F67773"/>
    <w:rsid w:val="00F677EA"/>
    <w:rsid w:val="00F70006"/>
    <w:rsid w:val="00F70090"/>
    <w:rsid w:val="00F71289"/>
    <w:rsid w:val="00F71830"/>
    <w:rsid w:val="00F71865"/>
    <w:rsid w:val="00F71D8E"/>
    <w:rsid w:val="00F72203"/>
    <w:rsid w:val="00F724E9"/>
    <w:rsid w:val="00F72743"/>
    <w:rsid w:val="00F728C0"/>
    <w:rsid w:val="00F72C62"/>
    <w:rsid w:val="00F72DCF"/>
    <w:rsid w:val="00F734C0"/>
    <w:rsid w:val="00F73588"/>
    <w:rsid w:val="00F73619"/>
    <w:rsid w:val="00F749EC"/>
    <w:rsid w:val="00F769F3"/>
    <w:rsid w:val="00F76EC8"/>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B3"/>
    <w:rsid w:val="00F90F10"/>
    <w:rsid w:val="00F91269"/>
    <w:rsid w:val="00F915FC"/>
    <w:rsid w:val="00F91D33"/>
    <w:rsid w:val="00F92116"/>
    <w:rsid w:val="00F924DD"/>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EB5"/>
    <w:rsid w:val="00FA54C6"/>
    <w:rsid w:val="00FA564E"/>
    <w:rsid w:val="00FA5AB4"/>
    <w:rsid w:val="00FA5BCB"/>
    <w:rsid w:val="00FA637E"/>
    <w:rsid w:val="00FA681C"/>
    <w:rsid w:val="00FA6BE0"/>
    <w:rsid w:val="00FA6CE3"/>
    <w:rsid w:val="00FA6F7C"/>
    <w:rsid w:val="00FA766B"/>
    <w:rsid w:val="00FA7E50"/>
    <w:rsid w:val="00FB00C9"/>
    <w:rsid w:val="00FB084B"/>
    <w:rsid w:val="00FB0C32"/>
    <w:rsid w:val="00FB0E0E"/>
    <w:rsid w:val="00FB0E87"/>
    <w:rsid w:val="00FB0FF6"/>
    <w:rsid w:val="00FB11D2"/>
    <w:rsid w:val="00FB133A"/>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B30"/>
    <w:rsid w:val="00FB6B37"/>
    <w:rsid w:val="00FB6FBC"/>
    <w:rsid w:val="00FB7A50"/>
    <w:rsid w:val="00FB7F54"/>
    <w:rsid w:val="00FC10AB"/>
    <w:rsid w:val="00FC165F"/>
    <w:rsid w:val="00FC16D7"/>
    <w:rsid w:val="00FC19E0"/>
    <w:rsid w:val="00FC1CEA"/>
    <w:rsid w:val="00FC27AF"/>
    <w:rsid w:val="00FC2C58"/>
    <w:rsid w:val="00FC2CAE"/>
    <w:rsid w:val="00FC2D0E"/>
    <w:rsid w:val="00FC3A9A"/>
    <w:rsid w:val="00FC3F63"/>
    <w:rsid w:val="00FC4798"/>
    <w:rsid w:val="00FC488D"/>
    <w:rsid w:val="00FC50CD"/>
    <w:rsid w:val="00FC54C0"/>
    <w:rsid w:val="00FC5F1C"/>
    <w:rsid w:val="00FC6515"/>
    <w:rsid w:val="00FC6604"/>
    <w:rsid w:val="00FC6715"/>
    <w:rsid w:val="00FC67F7"/>
    <w:rsid w:val="00FC6C36"/>
    <w:rsid w:val="00FC6E31"/>
    <w:rsid w:val="00FC6E96"/>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131C"/>
    <w:rsid w:val="00FE1784"/>
    <w:rsid w:val="00FE18D3"/>
    <w:rsid w:val="00FE1AF4"/>
    <w:rsid w:val="00FE1EA2"/>
    <w:rsid w:val="00FE2619"/>
    <w:rsid w:val="00FE3D4D"/>
    <w:rsid w:val="00FE3D94"/>
    <w:rsid w:val="00FE4346"/>
    <w:rsid w:val="00FE54C1"/>
    <w:rsid w:val="00FE5E2B"/>
    <w:rsid w:val="00FE5EF4"/>
    <w:rsid w:val="00FE5F32"/>
    <w:rsid w:val="00FE6573"/>
    <w:rsid w:val="00FE6E8C"/>
    <w:rsid w:val="00FE6F49"/>
    <w:rsid w:val="00FE75BC"/>
    <w:rsid w:val="00FE75E6"/>
    <w:rsid w:val="00FE7AB5"/>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6054B8-FB92-48EE-B855-F630942E1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aliases w:val="- Bullets Char,목록 단락 Char,Lista1 Char,?? ?? Char,????? Char,????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宋体"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宋体"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a"/>
    <w:link w:val="3GPPAgreementsChar"/>
    <w:qFormat/>
    <w:rsid w:val="00355838"/>
    <w:pPr>
      <w:numPr>
        <w:numId w:val="33"/>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355838"/>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JGecW9QheFFXIc2arlPTlnnGFT78P51W3t2VD1DqUlN6RxEna9m35UJA2JrtenkUMqdGSMjDcFewK7C_0lSR-NWsv4LO6jzlwoYgvl_ksNS-sn0Ti5U1JWYfD6UXHmw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aidu.com/link?url=JGecW9QheFFXIc2arlPTlnnGFT78P51W3t2VD1DqUlN6RxEna9m35UJA2JrtenkUMqdGSMjDcFewK7C_0lSR-NWsv4LO6jzlwoYgvl_ksNS-sn0Ti5U1JWYfD6UXHmw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980A7-FF6A-4473-A1DA-BD940322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72A6F790</Template>
  <TotalTime>16</TotalTime>
  <Pages>5</Pages>
  <Words>2307</Words>
  <Characters>13151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22</cp:revision>
  <cp:lastPrinted>2011-08-03T09:36:00Z</cp:lastPrinted>
  <dcterms:created xsi:type="dcterms:W3CDTF">2019-02-15T01:19:00Z</dcterms:created>
  <dcterms:modified xsi:type="dcterms:W3CDTF">2019-02-15T12:41:00Z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-1199248530</vt:i4>
  </property>
  <property fmtid="{D5CDD505-2E9C-101B-9397-08002B2CF9AE}" pid="3" name="_NewReviewCycle">
    <vt:lpwstr/>
  </property>
  <property fmtid="{D5CDD505-2E9C-101B-9397-08002B2CF9AE}" pid="4" name="_EmailSubject">
    <vt:lpwstr>【定位+IAB+CLI+MRDC】RAN1#96 初稿提交</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7" name="_ReviewingToolsShownOnce">
    <vt:lpwstr/>
  </property>
</Properties>
</file>